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D8D2D" w14:textId="256624A2" w:rsidR="00FB00FA" w:rsidRPr="00303F5D" w:rsidRDefault="00DE50DD" w:rsidP="00183AE2">
      <w:pPr>
        <w:spacing w:before="1320" w:after="240" w:line="360" w:lineRule="auto"/>
        <w:ind w:right="-1"/>
        <w:jc w:val="center"/>
        <w:rPr>
          <w:rFonts w:ascii="Arial" w:hAnsi="Arial" w:cs="Arial"/>
          <w:b/>
          <w:caps/>
          <w:sz w:val="28"/>
          <w:szCs w:val="28"/>
        </w:rPr>
      </w:pPr>
      <w:r w:rsidRPr="00303F5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CA9D65" wp14:editId="5B050634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E01CB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FF780F2" w14:textId="77777777"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451A803B" w14:textId="77777777"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FCA9D6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14:paraId="10DE01CB" w14:textId="77777777"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14:paraId="2FF780F2" w14:textId="77777777"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>(   ) Aprovado</w:t>
                      </w:r>
                    </w:p>
                    <w:p w14:paraId="451A803B" w14:textId="77777777"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>(  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 w:rsidRPr="00303F5D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303F5D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 w:rsidRPr="00303F5D">
        <w:rPr>
          <w:rFonts w:ascii="Arial" w:hAnsi="Arial" w:cs="Arial"/>
          <w:b/>
          <w:caps/>
          <w:sz w:val="28"/>
          <w:szCs w:val="28"/>
        </w:rPr>
        <w:t xml:space="preserve"> </w:t>
      </w:r>
      <w:r w:rsidR="00A7413A" w:rsidRPr="00303F5D">
        <w:rPr>
          <w:rFonts w:ascii="Arial" w:hAnsi="Arial" w:cs="Arial"/>
          <w:b/>
          <w:caps/>
          <w:sz w:val="28"/>
          <w:szCs w:val="28"/>
        </w:rPr>
        <w:t>1</w:t>
      </w:r>
      <w:r w:rsidR="0077336A" w:rsidRPr="00303F5D">
        <w:rPr>
          <w:rFonts w:ascii="Arial" w:hAnsi="Arial" w:cs="Arial"/>
          <w:b/>
          <w:caps/>
          <w:sz w:val="28"/>
          <w:szCs w:val="28"/>
        </w:rPr>
        <w:t>72</w:t>
      </w:r>
      <w:r w:rsidR="003E188F" w:rsidRPr="00303F5D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 w:rsidRPr="00303F5D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 w:rsidRPr="00303F5D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303F5D">
        <w:rPr>
          <w:rFonts w:ascii="Arial" w:hAnsi="Arial" w:cs="Arial"/>
          <w:b/>
          <w:caps/>
          <w:sz w:val="28"/>
          <w:szCs w:val="28"/>
        </w:rPr>
        <w:t>/</w:t>
      </w:r>
      <w:r w:rsidR="006F4E64" w:rsidRPr="00303F5D">
        <w:rPr>
          <w:rFonts w:ascii="Arial" w:hAnsi="Arial" w:cs="Arial"/>
          <w:b/>
          <w:caps/>
          <w:sz w:val="28"/>
          <w:szCs w:val="28"/>
        </w:rPr>
        <w:t>20</w:t>
      </w:r>
      <w:r w:rsidR="007C7F20" w:rsidRPr="00303F5D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A5254B" w:rsidRPr="00303F5D" w14:paraId="6400DC27" w14:textId="77777777" w:rsidTr="00A7413A">
        <w:trPr>
          <w:jc w:val="center"/>
        </w:trPr>
        <w:tc>
          <w:tcPr>
            <w:tcW w:w="1062" w:type="dxa"/>
          </w:tcPr>
          <w:p w14:paraId="0FADCE0B" w14:textId="77777777" w:rsidR="00150EE2" w:rsidRPr="00303F5D" w:rsidRDefault="00150EE2" w:rsidP="00183AE2">
            <w:pPr>
              <w:tabs>
                <w:tab w:val="left" w:pos="2835"/>
              </w:tabs>
              <w:spacing w:line="276" w:lineRule="auto"/>
              <w:ind w:right="-1"/>
              <w:rPr>
                <w:rFonts w:ascii="Arial" w:hAnsi="Arial" w:cs="Arial"/>
              </w:rPr>
            </w:pPr>
            <w:smartTag w:uri="schemas-houaiss/mini" w:element="verbetes">
              <w:r w:rsidRPr="00303F5D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303F5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14:paraId="19C6358B" w14:textId="734D205C" w:rsidR="00150EE2" w:rsidRPr="00303F5D" w:rsidRDefault="00065FEC" w:rsidP="00183AE2">
            <w:pPr>
              <w:tabs>
                <w:tab w:val="left" w:pos="2835"/>
              </w:tabs>
              <w:spacing w:line="276" w:lineRule="auto"/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F5D">
              <w:rPr>
                <w:rFonts w:ascii="Arial" w:hAnsi="Arial" w:cs="Arial"/>
                <w:sz w:val="20"/>
                <w:szCs w:val="20"/>
              </w:rPr>
              <w:t>R</w:t>
            </w:r>
            <w:r w:rsidR="009A077D" w:rsidRPr="00303F5D">
              <w:rPr>
                <w:rFonts w:ascii="Arial" w:hAnsi="Arial" w:cs="Arial"/>
                <w:sz w:val="20"/>
                <w:szCs w:val="20"/>
              </w:rPr>
              <w:t>e</w:t>
            </w:r>
            <w:r w:rsidR="00DB5FE7" w:rsidRPr="00303F5D">
              <w:rPr>
                <w:rFonts w:ascii="Arial" w:hAnsi="Arial" w:cs="Arial"/>
                <w:sz w:val="20"/>
                <w:szCs w:val="20"/>
              </w:rPr>
              <w:t>quer informações acerca d</w:t>
            </w:r>
            <w:r w:rsidR="0077336A" w:rsidRPr="00303F5D">
              <w:rPr>
                <w:rFonts w:ascii="Arial" w:hAnsi="Arial" w:cs="Arial"/>
                <w:sz w:val="20"/>
                <w:szCs w:val="20"/>
              </w:rPr>
              <w:t>a execução das emendas impositivas apresentadas aos Projetos de Lei Orçamentária Anual referentes aos exercícios de 2018 e 2019.</w:t>
            </w:r>
            <w:r w:rsidR="00150EE2" w:rsidRPr="00303F5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303F5D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303F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6610E7A" w14:textId="77777777" w:rsidR="009C1206" w:rsidRPr="00303F5D" w:rsidRDefault="009C1206" w:rsidP="00B36547">
      <w:pPr>
        <w:spacing w:line="276" w:lineRule="auto"/>
        <w:rPr>
          <w:rFonts w:ascii="Arial" w:hAnsi="Arial" w:cs="Arial"/>
        </w:rPr>
      </w:pPr>
    </w:p>
    <w:p w14:paraId="529EBE92" w14:textId="5036AC71" w:rsidR="00A469BB" w:rsidRPr="00303F5D" w:rsidRDefault="00384C4C" w:rsidP="00303F5D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Arial" w:hAnsi="Arial" w:cs="Arial"/>
        </w:rPr>
      </w:pPr>
      <w:r w:rsidRPr="00303F5D">
        <w:rPr>
          <w:rFonts w:ascii="Arial" w:hAnsi="Arial" w:cs="Arial"/>
          <w:b/>
          <w:bCs/>
        </w:rPr>
        <w:t xml:space="preserve">CONSIDERANDO </w:t>
      </w:r>
      <w:r w:rsidR="00A469BB" w:rsidRPr="00303F5D">
        <w:rPr>
          <w:rFonts w:ascii="Arial" w:hAnsi="Arial" w:cs="Arial"/>
        </w:rPr>
        <w:t>a responsabilidade de direcionar verba</w:t>
      </w:r>
      <w:r w:rsidR="00D876F7">
        <w:rPr>
          <w:rFonts w:ascii="Arial" w:hAnsi="Arial" w:cs="Arial"/>
        </w:rPr>
        <w:t>s</w:t>
      </w:r>
      <w:r w:rsidR="00A469BB" w:rsidRPr="00303F5D">
        <w:rPr>
          <w:rFonts w:ascii="Arial" w:hAnsi="Arial" w:cs="Arial"/>
        </w:rPr>
        <w:t xml:space="preserve"> impositiva</w:t>
      </w:r>
      <w:r w:rsidR="00D876F7">
        <w:rPr>
          <w:rFonts w:ascii="Arial" w:hAnsi="Arial" w:cs="Arial"/>
        </w:rPr>
        <w:t>s</w:t>
      </w:r>
      <w:r w:rsidR="00A469BB" w:rsidRPr="00303F5D">
        <w:rPr>
          <w:rFonts w:ascii="Arial" w:hAnsi="Arial" w:cs="Arial"/>
        </w:rPr>
        <w:t xml:space="preserve"> </w:t>
      </w:r>
      <w:r w:rsidR="00D876F7">
        <w:rPr>
          <w:rFonts w:ascii="Arial" w:hAnsi="Arial" w:cs="Arial"/>
        </w:rPr>
        <w:t>à</w:t>
      </w:r>
      <w:r w:rsidR="00A469BB" w:rsidRPr="00303F5D">
        <w:rPr>
          <w:rFonts w:ascii="Arial" w:hAnsi="Arial" w:cs="Arial"/>
        </w:rPr>
        <w:t xml:space="preserve"> prestação de serviços de interesse público, conforme</w:t>
      </w:r>
      <w:r w:rsidR="00A469BB" w:rsidRPr="00303F5D">
        <w:rPr>
          <w:rFonts w:ascii="Arial" w:hAnsi="Arial" w:cs="Arial"/>
          <w:b/>
        </w:rPr>
        <w:t xml:space="preserve"> </w:t>
      </w:r>
      <w:r w:rsidR="00A469BB" w:rsidRPr="00303F5D">
        <w:rPr>
          <w:rFonts w:ascii="Arial" w:hAnsi="Arial" w:cs="Arial"/>
        </w:rPr>
        <w:t>o teor do art. 135, §</w:t>
      </w:r>
      <w:r w:rsidR="00303F5D">
        <w:rPr>
          <w:rFonts w:ascii="Arial" w:hAnsi="Arial" w:cs="Arial"/>
        </w:rPr>
        <w:t xml:space="preserve"> </w:t>
      </w:r>
      <w:r w:rsidR="00A469BB" w:rsidRPr="00303F5D">
        <w:rPr>
          <w:rFonts w:ascii="Arial" w:hAnsi="Arial" w:cs="Arial"/>
        </w:rPr>
        <w:t>6º, da L</w:t>
      </w:r>
      <w:r w:rsidR="00303F5D">
        <w:rPr>
          <w:rFonts w:ascii="Arial" w:hAnsi="Arial" w:cs="Arial"/>
        </w:rPr>
        <w:t xml:space="preserve">ei Orgânica do Município, </w:t>
      </w:r>
      <w:r w:rsidR="00A469BB" w:rsidRPr="00303F5D">
        <w:rPr>
          <w:rFonts w:ascii="Arial" w:hAnsi="Arial" w:cs="Arial"/>
        </w:rPr>
        <w:t xml:space="preserve">que torna </w:t>
      </w:r>
      <w:r w:rsidR="00A469BB" w:rsidRPr="00303F5D">
        <w:rPr>
          <w:rFonts w:ascii="Arial" w:hAnsi="Arial" w:cs="Arial"/>
          <w:b/>
        </w:rPr>
        <w:t>obrigatóri</w:t>
      </w:r>
      <w:r w:rsidR="00303F5D">
        <w:rPr>
          <w:rFonts w:ascii="Arial" w:hAnsi="Arial" w:cs="Arial"/>
          <w:b/>
        </w:rPr>
        <w:t>a</w:t>
      </w:r>
      <w:r w:rsidR="00A469BB" w:rsidRPr="00303F5D">
        <w:rPr>
          <w:rFonts w:ascii="Arial" w:hAnsi="Arial" w:cs="Arial"/>
        </w:rPr>
        <w:t xml:space="preserve"> a execução orçamentária e financeira da programação incluída por emendas individuais do Legislativo Municipal a Projeto de Lei Orçamentária Anual (LOA), obedecidos os limites constitucionais;</w:t>
      </w:r>
    </w:p>
    <w:p w14:paraId="71290B38" w14:textId="55997E5F" w:rsidR="00A469BB" w:rsidRPr="00303F5D" w:rsidRDefault="00303F5D" w:rsidP="00303F5D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Arial" w:eastAsiaTheme="minorHAnsi" w:hAnsi="Arial" w:cs="Arial"/>
          <w:lang w:eastAsia="en-US"/>
        </w:rPr>
      </w:pPr>
      <w:r w:rsidRPr="00303F5D">
        <w:rPr>
          <w:rFonts w:ascii="Arial" w:hAnsi="Arial" w:cs="Arial"/>
          <w:b/>
          <w:bCs/>
        </w:rPr>
        <w:t>C</w:t>
      </w:r>
      <w:r w:rsidR="00A469BB" w:rsidRPr="00303F5D">
        <w:rPr>
          <w:rFonts w:ascii="Arial" w:eastAsiaTheme="minorHAnsi" w:hAnsi="Arial" w:cs="Arial"/>
          <w:b/>
          <w:bCs/>
          <w:lang w:eastAsia="en-US"/>
        </w:rPr>
        <w:t>ONSID</w:t>
      </w:r>
      <w:r w:rsidR="00A469BB" w:rsidRPr="00303F5D">
        <w:rPr>
          <w:rFonts w:ascii="Arial" w:eastAsiaTheme="minorHAnsi" w:hAnsi="Arial" w:cs="Arial"/>
          <w:b/>
          <w:lang w:eastAsia="en-US"/>
        </w:rPr>
        <w:t>ERANDO</w:t>
      </w:r>
      <w:r w:rsidR="00A469BB" w:rsidRPr="00303F5D">
        <w:rPr>
          <w:rFonts w:ascii="Arial" w:eastAsiaTheme="minorHAnsi" w:hAnsi="Arial" w:cs="Arial"/>
          <w:lang w:eastAsia="en-US"/>
        </w:rPr>
        <w:t xml:space="preserve"> a exigência de </w:t>
      </w:r>
      <w:r w:rsidR="00A469BB" w:rsidRPr="00303F5D">
        <w:rPr>
          <w:rFonts w:ascii="Arial" w:eastAsiaTheme="minorHAnsi" w:hAnsi="Arial" w:cs="Arial"/>
          <w:b/>
          <w:lang w:eastAsia="en-US"/>
        </w:rPr>
        <w:t>informação ao Poder Legislativo</w:t>
      </w:r>
      <w:r w:rsidR="00A469BB" w:rsidRPr="00303F5D">
        <w:rPr>
          <w:rFonts w:ascii="Arial" w:eastAsiaTheme="minorHAnsi" w:hAnsi="Arial" w:cs="Arial"/>
          <w:lang w:eastAsia="en-US"/>
        </w:rPr>
        <w:t xml:space="preserve">, no prazo de 120 dias, </w:t>
      </w:r>
      <w:r w:rsidR="00A469BB" w:rsidRPr="00303F5D">
        <w:rPr>
          <w:rFonts w:ascii="Arial" w:eastAsiaTheme="minorHAnsi" w:hAnsi="Arial" w:cs="Arial"/>
          <w:b/>
          <w:lang w:eastAsia="en-US"/>
        </w:rPr>
        <w:t>com justificativa</w:t>
      </w:r>
      <w:r w:rsidR="00A469BB" w:rsidRPr="00303F5D">
        <w:rPr>
          <w:rFonts w:ascii="Arial" w:eastAsiaTheme="minorHAnsi" w:hAnsi="Arial" w:cs="Arial"/>
          <w:lang w:eastAsia="en-US"/>
        </w:rPr>
        <w:t>, dos impedimentos aos atendimentos da imposição prestada pelo §</w:t>
      </w:r>
      <w:r>
        <w:rPr>
          <w:rFonts w:ascii="Arial" w:eastAsiaTheme="minorHAnsi" w:hAnsi="Arial" w:cs="Arial"/>
          <w:lang w:eastAsia="en-US"/>
        </w:rPr>
        <w:t xml:space="preserve"> </w:t>
      </w:r>
      <w:r w:rsidR="00A469BB" w:rsidRPr="00303F5D">
        <w:rPr>
          <w:rFonts w:ascii="Arial" w:eastAsiaTheme="minorHAnsi" w:hAnsi="Arial" w:cs="Arial"/>
          <w:lang w:eastAsia="en-US"/>
        </w:rPr>
        <w:t>4º, constante no §</w:t>
      </w:r>
      <w:r>
        <w:rPr>
          <w:rFonts w:ascii="Arial" w:eastAsiaTheme="minorHAnsi" w:hAnsi="Arial" w:cs="Arial"/>
          <w:lang w:eastAsia="en-US"/>
        </w:rPr>
        <w:t xml:space="preserve"> </w:t>
      </w:r>
      <w:r w:rsidR="00A469BB" w:rsidRPr="00303F5D">
        <w:rPr>
          <w:rFonts w:ascii="Arial" w:eastAsiaTheme="minorHAnsi" w:hAnsi="Arial" w:cs="Arial"/>
          <w:lang w:eastAsia="en-US"/>
        </w:rPr>
        <w:t>8º, do mesmo dispos</w:t>
      </w:r>
      <w:r>
        <w:rPr>
          <w:rFonts w:ascii="Arial" w:eastAsiaTheme="minorHAnsi" w:hAnsi="Arial" w:cs="Arial"/>
          <w:lang w:eastAsia="en-US"/>
        </w:rPr>
        <w:t>itivo</w:t>
      </w:r>
      <w:r w:rsidR="00A469BB" w:rsidRPr="00303F5D">
        <w:rPr>
          <w:rFonts w:ascii="Arial" w:eastAsiaTheme="minorHAnsi" w:hAnsi="Arial" w:cs="Arial"/>
          <w:lang w:eastAsia="en-US"/>
        </w:rPr>
        <w:t xml:space="preserve"> legal;</w:t>
      </w:r>
    </w:p>
    <w:p w14:paraId="772C653A" w14:textId="2E4FC19A" w:rsidR="00A469BB" w:rsidRPr="00303F5D" w:rsidRDefault="00A469BB" w:rsidP="00303F5D">
      <w:pPr>
        <w:spacing w:line="360" w:lineRule="auto"/>
        <w:ind w:right="-1" w:firstLine="2127"/>
        <w:jc w:val="both"/>
        <w:rPr>
          <w:rFonts w:ascii="Arial" w:hAnsi="Arial" w:cs="Arial"/>
        </w:rPr>
      </w:pPr>
      <w:r w:rsidRPr="00303F5D">
        <w:rPr>
          <w:rFonts w:ascii="Arial" w:hAnsi="Arial" w:cs="Arial"/>
          <w:b/>
        </w:rPr>
        <w:t>CONSIDERANDO</w:t>
      </w:r>
      <w:r w:rsidRPr="00303F5D">
        <w:rPr>
          <w:rFonts w:ascii="Arial" w:hAnsi="Arial" w:cs="Arial"/>
        </w:rPr>
        <w:t xml:space="preserve"> que não há nos arquivos do Poder Legislativo qualquer termo em obediência ao §</w:t>
      </w:r>
      <w:r w:rsidR="00303F5D">
        <w:rPr>
          <w:rFonts w:ascii="Arial" w:hAnsi="Arial" w:cs="Arial"/>
        </w:rPr>
        <w:t xml:space="preserve"> </w:t>
      </w:r>
      <w:r w:rsidRPr="00303F5D">
        <w:rPr>
          <w:rFonts w:ascii="Arial" w:hAnsi="Arial" w:cs="Arial"/>
        </w:rPr>
        <w:t>8º, do art. 135, da LOM, com referência às emendas impositivas não atendidas, e suas respectivas justificativas, referente ao direcionamento das verbas impositivas para os exercícios 2019 e 2020.</w:t>
      </w:r>
    </w:p>
    <w:p w14:paraId="721F7A7A" w14:textId="77777777" w:rsidR="00303F5D" w:rsidRPr="00303F5D" w:rsidRDefault="00303F5D" w:rsidP="00303F5D">
      <w:pPr>
        <w:spacing w:line="360" w:lineRule="auto"/>
        <w:ind w:right="-1" w:firstLine="2127"/>
        <w:jc w:val="both"/>
        <w:rPr>
          <w:rFonts w:ascii="Arial" w:hAnsi="Arial" w:cs="Arial"/>
        </w:rPr>
      </w:pPr>
    </w:p>
    <w:p w14:paraId="7144272C" w14:textId="02665CBB" w:rsidR="00303F5D" w:rsidRPr="00303F5D" w:rsidRDefault="00303F5D" w:rsidP="00303F5D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Arial" w:hAnsi="Arial" w:cs="Arial"/>
        </w:rPr>
      </w:pPr>
      <w:r w:rsidRPr="00303F5D">
        <w:rPr>
          <w:rFonts w:ascii="Arial" w:hAnsi="Arial" w:cs="Arial"/>
          <w:b/>
          <w:bCs/>
        </w:rPr>
        <w:t>REQUE</w:t>
      </w:r>
      <w:r w:rsidR="0024529D">
        <w:rPr>
          <w:rFonts w:ascii="Arial" w:hAnsi="Arial" w:cs="Arial"/>
          <w:b/>
          <w:bCs/>
        </w:rPr>
        <w:t>IRO</w:t>
      </w:r>
      <w:r w:rsidRPr="00303F5D">
        <w:rPr>
          <w:rFonts w:ascii="Arial" w:hAnsi="Arial" w:cs="Arial"/>
        </w:rPr>
        <w:t xml:space="preserve"> ao Excelentíssimo Senhor Presidente desta Casa, ouvido e aprovado pelo Egrégio Plenário, cumpridas as formalidades regimentais, seja encaminhado ao Senhor Prefeito Municipal de Jacareí o seguinte Pedido de Informações:</w:t>
      </w:r>
    </w:p>
    <w:p w14:paraId="78CA3C12" w14:textId="77777777" w:rsidR="00A469BB" w:rsidRPr="00303F5D" w:rsidRDefault="00A469BB" w:rsidP="00303F5D">
      <w:pPr>
        <w:spacing w:line="360" w:lineRule="auto"/>
        <w:ind w:left="284" w:right="-1" w:hanging="284"/>
        <w:jc w:val="both"/>
        <w:rPr>
          <w:rFonts w:ascii="Arial" w:hAnsi="Arial" w:cs="Arial"/>
        </w:rPr>
      </w:pPr>
    </w:p>
    <w:p w14:paraId="016F84F7" w14:textId="5C825E24" w:rsidR="00A469BB" w:rsidRPr="00303F5D" w:rsidRDefault="00A469BB" w:rsidP="00303F5D">
      <w:pPr>
        <w:pStyle w:val="PargrafodaLista"/>
        <w:numPr>
          <w:ilvl w:val="0"/>
          <w:numId w:val="7"/>
        </w:numPr>
        <w:spacing w:line="360" w:lineRule="auto"/>
        <w:ind w:right="-1" w:hanging="284"/>
        <w:jc w:val="both"/>
        <w:rPr>
          <w:rFonts w:ascii="Arial" w:hAnsi="Arial" w:cs="Arial"/>
        </w:rPr>
      </w:pPr>
      <w:r w:rsidRPr="00303F5D">
        <w:rPr>
          <w:rFonts w:ascii="Arial" w:hAnsi="Arial" w:cs="Arial"/>
        </w:rPr>
        <w:t>Quais os montantes e as entidades sociais beneficiadas com a destinação das verbas impositivas que não receberam os aportes financeiros referente</w:t>
      </w:r>
      <w:r w:rsidR="00D876F7">
        <w:rPr>
          <w:rFonts w:ascii="Arial" w:hAnsi="Arial" w:cs="Arial"/>
        </w:rPr>
        <w:t>s</w:t>
      </w:r>
      <w:r w:rsidRPr="00303F5D">
        <w:rPr>
          <w:rFonts w:ascii="Arial" w:hAnsi="Arial" w:cs="Arial"/>
        </w:rPr>
        <w:t xml:space="preserve"> aos relatórios de 2018 e 2019?</w:t>
      </w:r>
    </w:p>
    <w:p w14:paraId="2E4CA61D" w14:textId="77777777" w:rsidR="00A469BB" w:rsidRPr="00303F5D" w:rsidRDefault="00A469BB" w:rsidP="00303F5D">
      <w:pPr>
        <w:spacing w:line="360" w:lineRule="auto"/>
        <w:ind w:left="284" w:right="-1" w:hanging="284"/>
        <w:jc w:val="both"/>
        <w:rPr>
          <w:rFonts w:ascii="Arial" w:hAnsi="Arial" w:cs="Arial"/>
        </w:rPr>
      </w:pPr>
    </w:p>
    <w:p w14:paraId="4D8D6AB8" w14:textId="3EC61A03" w:rsidR="00A469BB" w:rsidRPr="00303F5D" w:rsidRDefault="00A469BB" w:rsidP="00303F5D">
      <w:pPr>
        <w:pStyle w:val="PargrafodaLista"/>
        <w:numPr>
          <w:ilvl w:val="0"/>
          <w:numId w:val="7"/>
        </w:numPr>
        <w:spacing w:line="360" w:lineRule="auto"/>
        <w:ind w:right="-1" w:hanging="284"/>
        <w:jc w:val="both"/>
        <w:rPr>
          <w:rFonts w:ascii="Arial" w:hAnsi="Arial" w:cs="Arial"/>
        </w:rPr>
      </w:pPr>
      <w:r w:rsidRPr="00303F5D">
        <w:rPr>
          <w:rFonts w:ascii="Arial" w:hAnsi="Arial" w:cs="Arial"/>
        </w:rPr>
        <w:t>Em ocorrendo a não disponibilização de valores correspondentes a estas verbas em seus efetivos períodos de repasse, acumuladas a subvenção</w:t>
      </w:r>
      <w:r w:rsidR="00303F5D">
        <w:rPr>
          <w:rFonts w:ascii="Arial" w:hAnsi="Arial" w:cs="Arial"/>
        </w:rPr>
        <w:t>,</w:t>
      </w:r>
      <w:r w:rsidRPr="00303F5D">
        <w:rPr>
          <w:rFonts w:ascii="Arial" w:hAnsi="Arial" w:cs="Arial"/>
        </w:rPr>
        <w:t xml:space="preserve"> poderão ser </w:t>
      </w:r>
      <w:r w:rsidR="0024529D">
        <w:rPr>
          <w:rFonts w:ascii="Arial" w:hAnsi="Arial" w:cs="Arial"/>
        </w:rPr>
        <w:t xml:space="preserve">as mesmas </w:t>
      </w:r>
      <w:r w:rsidRPr="00303F5D">
        <w:rPr>
          <w:rFonts w:ascii="Arial" w:hAnsi="Arial" w:cs="Arial"/>
        </w:rPr>
        <w:t>repassad</w:t>
      </w:r>
      <w:r w:rsidR="0024529D">
        <w:rPr>
          <w:rFonts w:ascii="Arial" w:hAnsi="Arial" w:cs="Arial"/>
        </w:rPr>
        <w:t>a</w:t>
      </w:r>
      <w:r w:rsidRPr="00303F5D">
        <w:rPr>
          <w:rFonts w:ascii="Arial" w:hAnsi="Arial" w:cs="Arial"/>
        </w:rPr>
        <w:t xml:space="preserve">s na sua totalidade </w:t>
      </w:r>
      <w:r w:rsidR="0024529D">
        <w:rPr>
          <w:rFonts w:ascii="Arial" w:hAnsi="Arial" w:cs="Arial"/>
        </w:rPr>
        <w:t>à</w:t>
      </w:r>
      <w:r w:rsidRPr="00303F5D">
        <w:rPr>
          <w:rFonts w:ascii="Arial" w:hAnsi="Arial" w:cs="Arial"/>
        </w:rPr>
        <w:t>s entidades e ou secretarias e autarquias públicas?</w:t>
      </w:r>
      <w:r w:rsidR="0024529D">
        <w:rPr>
          <w:rFonts w:ascii="Arial" w:hAnsi="Arial" w:cs="Arial"/>
        </w:rPr>
        <w:t xml:space="preserve"> Observe-se a </w:t>
      </w:r>
      <w:r w:rsidRPr="00303F5D">
        <w:rPr>
          <w:rFonts w:ascii="Arial" w:hAnsi="Arial" w:cs="Arial"/>
        </w:rPr>
        <w:t xml:space="preserve">obrigatoriedade </w:t>
      </w:r>
      <w:r w:rsidR="0024529D">
        <w:rPr>
          <w:rFonts w:ascii="Arial" w:hAnsi="Arial" w:cs="Arial"/>
        </w:rPr>
        <w:t xml:space="preserve">prevista no </w:t>
      </w:r>
      <w:r w:rsidRPr="00303F5D">
        <w:rPr>
          <w:rFonts w:ascii="Arial" w:hAnsi="Arial" w:cs="Arial"/>
        </w:rPr>
        <w:t>art. 135, §</w:t>
      </w:r>
      <w:r w:rsidR="0024529D">
        <w:rPr>
          <w:rFonts w:ascii="Arial" w:hAnsi="Arial" w:cs="Arial"/>
        </w:rPr>
        <w:t xml:space="preserve"> </w:t>
      </w:r>
      <w:r w:rsidRPr="00303F5D">
        <w:rPr>
          <w:rFonts w:ascii="Arial" w:hAnsi="Arial" w:cs="Arial"/>
        </w:rPr>
        <w:t>6º, da LOM</w:t>
      </w:r>
      <w:r w:rsidR="0024529D">
        <w:rPr>
          <w:rFonts w:ascii="Arial" w:hAnsi="Arial" w:cs="Arial"/>
        </w:rPr>
        <w:t>.</w:t>
      </w:r>
    </w:p>
    <w:p w14:paraId="4544056C" w14:textId="77777777" w:rsidR="00A469BB" w:rsidRPr="00303F5D" w:rsidRDefault="00A469BB" w:rsidP="00303F5D">
      <w:pPr>
        <w:pStyle w:val="PargrafodaLista"/>
        <w:spacing w:line="360" w:lineRule="auto"/>
        <w:ind w:right="-1" w:hanging="284"/>
        <w:jc w:val="both"/>
        <w:rPr>
          <w:rFonts w:ascii="Arial" w:hAnsi="Arial" w:cs="Arial"/>
        </w:rPr>
      </w:pPr>
    </w:p>
    <w:p w14:paraId="5D90EA08" w14:textId="3EFC4919" w:rsidR="00A469BB" w:rsidRPr="00303F5D" w:rsidRDefault="00A469BB" w:rsidP="00303F5D">
      <w:pPr>
        <w:pStyle w:val="PargrafodaLista"/>
        <w:numPr>
          <w:ilvl w:val="0"/>
          <w:numId w:val="7"/>
        </w:numPr>
        <w:spacing w:line="360" w:lineRule="auto"/>
        <w:ind w:right="-1" w:hanging="284"/>
        <w:jc w:val="both"/>
        <w:rPr>
          <w:rFonts w:ascii="Arial" w:hAnsi="Arial" w:cs="Arial"/>
        </w:rPr>
      </w:pPr>
      <w:r w:rsidRPr="00303F5D">
        <w:rPr>
          <w:rFonts w:ascii="Arial" w:hAnsi="Arial" w:cs="Arial"/>
        </w:rPr>
        <w:lastRenderedPageBreak/>
        <w:t xml:space="preserve">Conforme publicação no </w:t>
      </w:r>
      <w:r w:rsidRPr="0024529D">
        <w:rPr>
          <w:rFonts w:ascii="Arial" w:hAnsi="Arial" w:cs="Arial"/>
          <w:b/>
          <w:bCs/>
          <w:iCs/>
        </w:rPr>
        <w:t>BO</w:t>
      </w:r>
      <w:r w:rsidR="0024529D">
        <w:rPr>
          <w:rFonts w:ascii="Arial" w:hAnsi="Arial" w:cs="Arial"/>
          <w:b/>
          <w:bCs/>
          <w:iCs/>
        </w:rPr>
        <w:t>M</w:t>
      </w:r>
      <w:r w:rsidRPr="0024529D">
        <w:rPr>
          <w:rFonts w:ascii="Arial" w:hAnsi="Arial" w:cs="Arial"/>
          <w:b/>
          <w:bCs/>
          <w:iCs/>
        </w:rPr>
        <w:t xml:space="preserve"> nº 1234/2018</w:t>
      </w:r>
      <w:r w:rsidR="0024529D">
        <w:rPr>
          <w:rFonts w:ascii="Arial" w:hAnsi="Arial" w:cs="Arial"/>
          <w:b/>
          <w:bCs/>
          <w:iCs/>
        </w:rPr>
        <w:t>,</w:t>
      </w:r>
      <w:r w:rsidRPr="0024529D">
        <w:rPr>
          <w:rFonts w:ascii="Arial" w:hAnsi="Arial" w:cs="Arial"/>
          <w:b/>
          <w:bCs/>
          <w:iCs/>
        </w:rPr>
        <w:t xml:space="preserve"> </w:t>
      </w:r>
      <w:r w:rsidR="0024529D">
        <w:rPr>
          <w:rFonts w:ascii="Arial" w:hAnsi="Arial" w:cs="Arial"/>
          <w:b/>
          <w:bCs/>
          <w:iCs/>
        </w:rPr>
        <w:t xml:space="preserve">de </w:t>
      </w:r>
      <w:r w:rsidRPr="0024529D">
        <w:rPr>
          <w:rFonts w:ascii="Arial" w:hAnsi="Arial" w:cs="Arial"/>
          <w:b/>
          <w:bCs/>
          <w:iCs/>
        </w:rPr>
        <w:t>28 de dezembro de 2018, folhas 58 a 62</w:t>
      </w:r>
      <w:r w:rsidR="0024529D">
        <w:rPr>
          <w:rFonts w:ascii="Arial" w:hAnsi="Arial" w:cs="Arial"/>
          <w:b/>
          <w:bCs/>
          <w:iCs/>
        </w:rPr>
        <w:t>,</w:t>
      </w:r>
      <w:r w:rsidRPr="0024529D">
        <w:rPr>
          <w:rFonts w:ascii="Arial" w:hAnsi="Arial" w:cs="Arial"/>
          <w:bCs/>
          <w:iCs/>
        </w:rPr>
        <w:t xml:space="preserve"> descrevendo o direcionamento das emendas impositivas dos vereadores da</w:t>
      </w:r>
      <w:r w:rsidRPr="00303F5D">
        <w:rPr>
          <w:rFonts w:ascii="Arial" w:hAnsi="Arial" w:cs="Arial"/>
          <w:bCs/>
        </w:rPr>
        <w:t xml:space="preserve"> Câmara Municipal de Jacareí, apresentar Contratos e Notas Fiscais da execução do direcionamento do uso das Emendas Impositivas de 2018 e 2019</w:t>
      </w:r>
      <w:r w:rsidR="0024529D">
        <w:rPr>
          <w:rFonts w:ascii="Arial" w:hAnsi="Arial" w:cs="Arial"/>
          <w:bCs/>
        </w:rPr>
        <w:t xml:space="preserve">, bem como </w:t>
      </w:r>
      <w:r w:rsidRPr="00303F5D">
        <w:rPr>
          <w:rFonts w:ascii="Arial" w:hAnsi="Arial" w:cs="Arial"/>
          <w:bCs/>
        </w:rPr>
        <w:t>justificar o não atendimento</w:t>
      </w:r>
      <w:r w:rsidR="0024529D">
        <w:rPr>
          <w:rFonts w:ascii="Arial" w:hAnsi="Arial" w:cs="Arial"/>
          <w:bCs/>
        </w:rPr>
        <w:t>.</w:t>
      </w:r>
      <w:r w:rsidRPr="00303F5D">
        <w:rPr>
          <w:rFonts w:ascii="Arial" w:hAnsi="Arial" w:cs="Arial"/>
          <w:bCs/>
        </w:rPr>
        <w:t xml:space="preserve"> Caso esteja no Portal de Transparência</w:t>
      </w:r>
      <w:r w:rsidR="0024529D">
        <w:rPr>
          <w:rFonts w:ascii="Arial" w:hAnsi="Arial" w:cs="Arial"/>
          <w:bCs/>
        </w:rPr>
        <w:t>,</w:t>
      </w:r>
      <w:r w:rsidRPr="00303F5D">
        <w:rPr>
          <w:rFonts w:ascii="Arial" w:hAnsi="Arial" w:cs="Arial"/>
          <w:bCs/>
        </w:rPr>
        <w:t xml:space="preserve"> identificar na devolutiva a empresa contratada e o período.</w:t>
      </w:r>
    </w:p>
    <w:p w14:paraId="1B6F2108" w14:textId="6F8D0D36" w:rsidR="00A469BB" w:rsidRDefault="00A469BB" w:rsidP="00303F5D">
      <w:pPr>
        <w:pStyle w:val="PargrafodaLista"/>
        <w:spacing w:line="360" w:lineRule="auto"/>
        <w:ind w:right="-1" w:hanging="284"/>
        <w:jc w:val="both"/>
        <w:rPr>
          <w:rFonts w:ascii="Arial" w:hAnsi="Arial" w:cs="Arial"/>
        </w:rPr>
      </w:pPr>
    </w:p>
    <w:p w14:paraId="34881129" w14:textId="5C2565F4" w:rsidR="00A469BB" w:rsidRPr="0024529D" w:rsidRDefault="0024529D" w:rsidP="0024529D">
      <w:pPr>
        <w:pStyle w:val="PargrafodaLista"/>
        <w:spacing w:line="360" w:lineRule="auto"/>
        <w:ind w:left="0" w:right="-1" w:firstLine="2127"/>
        <w:jc w:val="both"/>
        <w:rPr>
          <w:rFonts w:ascii="Arial" w:hAnsi="Arial" w:cs="Arial"/>
          <w:b/>
          <w:bCs/>
        </w:rPr>
      </w:pPr>
      <w:r w:rsidRPr="0024529D">
        <w:rPr>
          <w:rFonts w:ascii="Arial" w:hAnsi="Arial" w:cs="Arial"/>
          <w:b/>
          <w:bCs/>
        </w:rPr>
        <w:t xml:space="preserve">Relatório das Emendas Impositivas, de autoria desta Vereadora, para o exercício de 2019: </w:t>
      </w:r>
      <w:r w:rsidR="00A469BB" w:rsidRPr="0024529D">
        <w:rPr>
          <w:rFonts w:ascii="Arial" w:hAnsi="Arial" w:cs="Arial"/>
          <w:b/>
          <w:bCs/>
        </w:rPr>
        <w:t>R$ 685.696,00 (</w:t>
      </w:r>
      <w:r>
        <w:rPr>
          <w:rFonts w:ascii="Arial" w:hAnsi="Arial" w:cs="Arial"/>
          <w:b/>
          <w:bCs/>
        </w:rPr>
        <w:t>s</w:t>
      </w:r>
      <w:r w:rsidR="00A469BB" w:rsidRPr="0024529D">
        <w:rPr>
          <w:rFonts w:ascii="Arial" w:hAnsi="Arial" w:cs="Arial"/>
          <w:b/>
          <w:bCs/>
        </w:rPr>
        <w:t xml:space="preserve">eiscentos e oitenta </w:t>
      </w:r>
      <w:r w:rsidRPr="0024529D">
        <w:rPr>
          <w:rFonts w:ascii="Arial" w:hAnsi="Arial" w:cs="Arial"/>
          <w:b/>
          <w:bCs/>
        </w:rPr>
        <w:t>e cinco mil, seiscentos e noventa e seis reais</w:t>
      </w:r>
      <w:r w:rsidR="00A469BB" w:rsidRPr="0024529D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>:</w:t>
      </w:r>
    </w:p>
    <w:p w14:paraId="63072ECE" w14:textId="77777777" w:rsidR="00A469BB" w:rsidRPr="00303F5D" w:rsidRDefault="00A469BB" w:rsidP="00A469BB">
      <w:pPr>
        <w:spacing w:line="360" w:lineRule="auto"/>
        <w:rPr>
          <w:rFonts w:ascii="Arial" w:hAnsi="Arial" w:cs="Arial"/>
          <w:b/>
        </w:rPr>
      </w:pP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6379"/>
        <w:gridCol w:w="1985"/>
        <w:gridCol w:w="1837"/>
      </w:tblGrid>
      <w:tr w:rsidR="00303F5D" w:rsidRPr="00303F5D" w14:paraId="610A254F" w14:textId="77777777" w:rsidTr="0036710E">
        <w:tc>
          <w:tcPr>
            <w:tcW w:w="6379" w:type="dxa"/>
            <w:shd w:val="clear" w:color="auto" w:fill="BFBFBF" w:themeFill="background1" w:themeFillShade="BF"/>
          </w:tcPr>
          <w:p w14:paraId="259B77AB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Atividade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584AA50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 xml:space="preserve">Secretaria 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42A8CE96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Valor R$</w:t>
            </w:r>
          </w:p>
        </w:tc>
      </w:tr>
      <w:tr w:rsidR="00303F5D" w:rsidRPr="00303F5D" w14:paraId="6BF0F032" w14:textId="77777777" w:rsidTr="0036710E">
        <w:tc>
          <w:tcPr>
            <w:tcW w:w="6379" w:type="dxa"/>
          </w:tcPr>
          <w:p w14:paraId="5D463937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Aquisição de equipamento médico para Centro Cirúrgico e setor de Emergência da Instituição Santa Casa de Misericórdia.</w:t>
            </w:r>
          </w:p>
        </w:tc>
        <w:tc>
          <w:tcPr>
            <w:tcW w:w="1985" w:type="dxa"/>
          </w:tcPr>
          <w:p w14:paraId="6A0DD3E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8879AD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Saúde </w:t>
            </w:r>
          </w:p>
        </w:tc>
        <w:tc>
          <w:tcPr>
            <w:tcW w:w="1837" w:type="dxa"/>
          </w:tcPr>
          <w:p w14:paraId="21B0B35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DE0EF8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100.000,00</w:t>
            </w:r>
          </w:p>
        </w:tc>
      </w:tr>
      <w:tr w:rsidR="00303F5D" w:rsidRPr="00303F5D" w14:paraId="431681EC" w14:textId="77777777" w:rsidTr="0036710E">
        <w:tc>
          <w:tcPr>
            <w:tcW w:w="6379" w:type="dxa"/>
          </w:tcPr>
          <w:p w14:paraId="153B9F89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Aquisição de elevador e mobiliário para o setor de radioterapia do Hospital São Francisco de Assis. </w:t>
            </w:r>
          </w:p>
        </w:tc>
        <w:tc>
          <w:tcPr>
            <w:tcW w:w="1985" w:type="dxa"/>
          </w:tcPr>
          <w:p w14:paraId="2B63F781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51AD433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Saúde</w:t>
            </w:r>
          </w:p>
        </w:tc>
        <w:tc>
          <w:tcPr>
            <w:tcW w:w="1837" w:type="dxa"/>
          </w:tcPr>
          <w:p w14:paraId="614B752D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DB3895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50.000,00</w:t>
            </w:r>
          </w:p>
        </w:tc>
      </w:tr>
      <w:tr w:rsidR="00303F5D" w:rsidRPr="00303F5D" w14:paraId="4495FEA7" w14:textId="77777777" w:rsidTr="0036710E">
        <w:tc>
          <w:tcPr>
            <w:tcW w:w="6379" w:type="dxa"/>
          </w:tcPr>
          <w:p w14:paraId="518313C0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Aquisição de mobiliário para o equipamento de atendimento as famílias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Nasf</w:t>
            </w:r>
            <w:proofErr w:type="spellEnd"/>
            <w:r w:rsidRPr="00303F5D">
              <w:rPr>
                <w:rFonts w:ascii="Arial" w:hAnsi="Arial" w:cs="Arial"/>
                <w:sz w:val="22"/>
                <w:szCs w:val="22"/>
              </w:rPr>
              <w:t xml:space="preserve"> – Jardim Flórida </w:t>
            </w:r>
          </w:p>
        </w:tc>
        <w:tc>
          <w:tcPr>
            <w:tcW w:w="1985" w:type="dxa"/>
          </w:tcPr>
          <w:p w14:paraId="2C997E80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Saúde</w:t>
            </w:r>
          </w:p>
        </w:tc>
        <w:tc>
          <w:tcPr>
            <w:tcW w:w="1837" w:type="dxa"/>
          </w:tcPr>
          <w:p w14:paraId="1796AE7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B1083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60.000,00</w:t>
            </w:r>
          </w:p>
        </w:tc>
      </w:tr>
      <w:tr w:rsidR="00303F5D" w:rsidRPr="00303F5D" w14:paraId="5075DF39" w14:textId="77777777" w:rsidTr="0036710E">
        <w:tc>
          <w:tcPr>
            <w:tcW w:w="6379" w:type="dxa"/>
          </w:tcPr>
          <w:p w14:paraId="49571520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Construção de passarela e cantinho de espera – Espaço Farmácia Central  </w:t>
            </w:r>
          </w:p>
        </w:tc>
        <w:tc>
          <w:tcPr>
            <w:tcW w:w="1985" w:type="dxa"/>
          </w:tcPr>
          <w:p w14:paraId="2CD238E7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Saúde</w:t>
            </w:r>
          </w:p>
        </w:tc>
        <w:tc>
          <w:tcPr>
            <w:tcW w:w="1837" w:type="dxa"/>
          </w:tcPr>
          <w:p w14:paraId="17DDCC5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F3DD1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90.000,00</w:t>
            </w:r>
          </w:p>
        </w:tc>
      </w:tr>
      <w:tr w:rsidR="00303F5D" w:rsidRPr="00303F5D" w14:paraId="23596B17" w14:textId="77777777" w:rsidTr="0036710E">
        <w:tc>
          <w:tcPr>
            <w:tcW w:w="6379" w:type="dxa"/>
          </w:tcPr>
          <w:p w14:paraId="55017110" w14:textId="319B3F94" w:rsidR="00A469BB" w:rsidRPr="00303F5D" w:rsidRDefault="00A469BB" w:rsidP="00303F5D">
            <w:pPr>
              <w:tabs>
                <w:tab w:val="left" w:pos="507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Cirurgia Pediátrica emergencial </w:t>
            </w:r>
            <w:r w:rsidR="00303F5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985" w:type="dxa"/>
          </w:tcPr>
          <w:p w14:paraId="335B471C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Saúde</w:t>
            </w:r>
          </w:p>
        </w:tc>
        <w:tc>
          <w:tcPr>
            <w:tcW w:w="1837" w:type="dxa"/>
          </w:tcPr>
          <w:p w14:paraId="4FC3BDE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42.848,00</w:t>
            </w:r>
          </w:p>
        </w:tc>
      </w:tr>
      <w:tr w:rsidR="00303F5D" w:rsidRPr="00303F5D" w14:paraId="30C8A920" w14:textId="77777777" w:rsidTr="0036710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386E03DC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96D2BB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 xml:space="preserve">Total R$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081F388A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342.848,00</w:t>
            </w:r>
          </w:p>
        </w:tc>
      </w:tr>
    </w:tbl>
    <w:p w14:paraId="1D0D03CC" w14:textId="77777777" w:rsidR="00A469BB" w:rsidRPr="00303F5D" w:rsidRDefault="00A469BB" w:rsidP="00A469BB">
      <w:pPr>
        <w:spacing w:line="360" w:lineRule="auto"/>
        <w:jc w:val="center"/>
        <w:rPr>
          <w:rFonts w:ascii="Arial" w:hAnsi="Arial" w:cs="Arial"/>
          <w:b/>
        </w:rPr>
      </w:pPr>
    </w:p>
    <w:p w14:paraId="1757746A" w14:textId="77777777" w:rsidR="00A469BB" w:rsidRPr="00303F5D" w:rsidRDefault="00A469BB" w:rsidP="00A469BB">
      <w:pPr>
        <w:pStyle w:val="PargrafodaLista"/>
        <w:numPr>
          <w:ilvl w:val="0"/>
          <w:numId w:val="6"/>
        </w:numPr>
        <w:spacing w:line="360" w:lineRule="auto"/>
        <w:rPr>
          <w:rFonts w:ascii="Arial" w:hAnsi="Arial" w:cs="Arial"/>
          <w:b/>
        </w:rPr>
      </w:pPr>
      <w:r w:rsidRPr="00303F5D">
        <w:rPr>
          <w:rFonts w:ascii="Arial" w:hAnsi="Arial" w:cs="Arial"/>
          <w:b/>
        </w:rPr>
        <w:t xml:space="preserve">Investimento Política </w:t>
      </w:r>
      <w:proofErr w:type="gramStart"/>
      <w:r w:rsidRPr="00303F5D">
        <w:rPr>
          <w:rFonts w:ascii="Arial" w:hAnsi="Arial" w:cs="Arial"/>
          <w:b/>
        </w:rPr>
        <w:t>Cultural .</w:t>
      </w:r>
      <w:proofErr w:type="gramEnd"/>
      <w:r w:rsidRPr="00303F5D">
        <w:rPr>
          <w:rFonts w:ascii="Arial" w:hAnsi="Arial" w:cs="Arial"/>
          <w:b/>
        </w:rPr>
        <w:t xml:space="preserve"> </w:t>
      </w: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6096"/>
        <w:gridCol w:w="2268"/>
        <w:gridCol w:w="1837"/>
      </w:tblGrid>
      <w:tr w:rsidR="00303F5D" w:rsidRPr="00303F5D" w14:paraId="7E72C67F" w14:textId="77777777" w:rsidTr="0036710E">
        <w:tc>
          <w:tcPr>
            <w:tcW w:w="6096" w:type="dxa"/>
            <w:shd w:val="clear" w:color="auto" w:fill="BFBFBF" w:themeFill="background1" w:themeFillShade="BF"/>
          </w:tcPr>
          <w:p w14:paraId="1119CF0B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Atividade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62885E1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 xml:space="preserve">Secretaria 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7BA4DB02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Valor R$</w:t>
            </w:r>
          </w:p>
        </w:tc>
      </w:tr>
      <w:tr w:rsidR="00303F5D" w:rsidRPr="00303F5D" w14:paraId="58A6C0AB" w14:textId="77777777" w:rsidTr="0036710E">
        <w:tc>
          <w:tcPr>
            <w:tcW w:w="6096" w:type="dxa"/>
          </w:tcPr>
          <w:p w14:paraId="1435F033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Difusão da Arte e Cultura da Capoeira – Calendário da liga de Capoeira de Jacareí.</w:t>
            </w:r>
          </w:p>
        </w:tc>
        <w:tc>
          <w:tcPr>
            <w:tcW w:w="2268" w:type="dxa"/>
          </w:tcPr>
          <w:p w14:paraId="744C83F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Fundação Cultural de Jacarehy</w:t>
            </w:r>
          </w:p>
        </w:tc>
        <w:tc>
          <w:tcPr>
            <w:tcW w:w="1837" w:type="dxa"/>
          </w:tcPr>
          <w:p w14:paraId="366F2705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38BC9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20.000,00</w:t>
            </w:r>
          </w:p>
        </w:tc>
      </w:tr>
      <w:tr w:rsidR="00303F5D" w:rsidRPr="00303F5D" w14:paraId="69AB337D" w14:textId="77777777" w:rsidTr="0036710E">
        <w:tc>
          <w:tcPr>
            <w:tcW w:w="6096" w:type="dxa"/>
          </w:tcPr>
          <w:p w14:paraId="103A5097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03F5D">
              <w:rPr>
                <w:rFonts w:ascii="Arial" w:hAnsi="Arial" w:cs="Arial"/>
                <w:sz w:val="22"/>
                <w:szCs w:val="22"/>
              </w:rPr>
              <w:t>Oficinas  Culturais</w:t>
            </w:r>
            <w:proofErr w:type="gramEnd"/>
            <w:r w:rsidRPr="00303F5D">
              <w:rPr>
                <w:rFonts w:ascii="Arial" w:hAnsi="Arial" w:cs="Arial"/>
                <w:sz w:val="22"/>
                <w:szCs w:val="22"/>
              </w:rPr>
              <w:t xml:space="preserve"> nos espaços comunitários dos bairros Primeiro de Maio, Igarapés, Veraneio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Ijau</w:t>
            </w:r>
            <w:proofErr w:type="spellEnd"/>
            <w:r w:rsidRPr="00303F5D">
              <w:rPr>
                <w:rFonts w:ascii="Arial" w:hAnsi="Arial" w:cs="Arial"/>
                <w:sz w:val="22"/>
                <w:szCs w:val="22"/>
              </w:rPr>
              <w:t xml:space="preserve">, Pagador de Andrade , Santo Antônio do Boa Vista e Pedramar. </w:t>
            </w:r>
          </w:p>
        </w:tc>
        <w:tc>
          <w:tcPr>
            <w:tcW w:w="2268" w:type="dxa"/>
          </w:tcPr>
          <w:p w14:paraId="28327CFC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F19801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Fundação Cultural de Jacarehy</w:t>
            </w:r>
          </w:p>
        </w:tc>
        <w:tc>
          <w:tcPr>
            <w:tcW w:w="1837" w:type="dxa"/>
          </w:tcPr>
          <w:p w14:paraId="56612AA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8ADABF8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20.000,00</w:t>
            </w:r>
          </w:p>
        </w:tc>
      </w:tr>
      <w:tr w:rsidR="00303F5D" w:rsidRPr="00303F5D" w14:paraId="4C2C9297" w14:textId="77777777" w:rsidTr="0036710E">
        <w:tc>
          <w:tcPr>
            <w:tcW w:w="6096" w:type="dxa"/>
          </w:tcPr>
          <w:p w14:paraId="67E33FEA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Carnaval 2019 – Apoio a eventos das Escolas de Samba – Liga.</w:t>
            </w:r>
          </w:p>
        </w:tc>
        <w:tc>
          <w:tcPr>
            <w:tcW w:w="2268" w:type="dxa"/>
          </w:tcPr>
          <w:p w14:paraId="1417D75E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Fundação Cultural de Jacarehy</w:t>
            </w:r>
          </w:p>
        </w:tc>
        <w:tc>
          <w:tcPr>
            <w:tcW w:w="1837" w:type="dxa"/>
          </w:tcPr>
          <w:p w14:paraId="71ADDF1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25.000,00</w:t>
            </w:r>
          </w:p>
          <w:p w14:paraId="3653E95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03F5D" w:rsidRPr="00303F5D" w14:paraId="76142002" w14:textId="77777777" w:rsidTr="0036710E">
        <w:tc>
          <w:tcPr>
            <w:tcW w:w="6096" w:type="dxa"/>
          </w:tcPr>
          <w:p w14:paraId="650083B8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lastRenderedPageBreak/>
              <w:t>Artes Cênicas – Teatro Religioso dos Jovens da Paróquia Santíssima Trindade no Parque da Cidade.</w:t>
            </w:r>
          </w:p>
        </w:tc>
        <w:tc>
          <w:tcPr>
            <w:tcW w:w="2268" w:type="dxa"/>
          </w:tcPr>
          <w:p w14:paraId="5FCA1404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66EC60D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Fundação Cultural de Jacarehy</w:t>
            </w:r>
          </w:p>
        </w:tc>
        <w:tc>
          <w:tcPr>
            <w:tcW w:w="1837" w:type="dxa"/>
          </w:tcPr>
          <w:p w14:paraId="42B0D071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39523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15.000,00</w:t>
            </w:r>
          </w:p>
        </w:tc>
      </w:tr>
      <w:tr w:rsidR="00303F5D" w:rsidRPr="00303F5D" w14:paraId="57284D47" w14:textId="77777777" w:rsidTr="0036710E">
        <w:tc>
          <w:tcPr>
            <w:tcW w:w="6096" w:type="dxa"/>
          </w:tcPr>
          <w:p w14:paraId="7D1CDB9E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Música Gospel Católica no Parque da Cidade. </w:t>
            </w:r>
          </w:p>
        </w:tc>
        <w:tc>
          <w:tcPr>
            <w:tcW w:w="2268" w:type="dxa"/>
          </w:tcPr>
          <w:p w14:paraId="57223602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Fundação Cultural de Jacarehy</w:t>
            </w:r>
          </w:p>
        </w:tc>
        <w:tc>
          <w:tcPr>
            <w:tcW w:w="1837" w:type="dxa"/>
          </w:tcPr>
          <w:p w14:paraId="567EBD12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8.000,00</w:t>
            </w:r>
          </w:p>
        </w:tc>
      </w:tr>
      <w:tr w:rsidR="00303F5D" w:rsidRPr="00303F5D" w14:paraId="2CAE489A" w14:textId="77777777" w:rsidTr="0036710E">
        <w:tc>
          <w:tcPr>
            <w:tcW w:w="6096" w:type="dxa"/>
          </w:tcPr>
          <w:p w14:paraId="402992A8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Apoio a Feira Artesanal Central – Pátio dos Trilhos </w:t>
            </w:r>
          </w:p>
        </w:tc>
        <w:tc>
          <w:tcPr>
            <w:tcW w:w="2268" w:type="dxa"/>
          </w:tcPr>
          <w:p w14:paraId="15EC0629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Fundação Cultural de Jacarehy</w:t>
            </w:r>
          </w:p>
        </w:tc>
        <w:tc>
          <w:tcPr>
            <w:tcW w:w="1837" w:type="dxa"/>
          </w:tcPr>
          <w:p w14:paraId="1AB4FF2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28602B95" w14:textId="77777777" w:rsidTr="0036710E">
        <w:tc>
          <w:tcPr>
            <w:tcW w:w="6096" w:type="dxa"/>
          </w:tcPr>
          <w:p w14:paraId="3523FAF6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03F5D">
              <w:rPr>
                <w:rFonts w:ascii="Arial" w:hAnsi="Arial" w:cs="Arial"/>
              </w:rPr>
              <w:t xml:space="preserve">Apoio as Feiras Artesanais descentralizadas – Jd. </w:t>
            </w:r>
            <w:proofErr w:type="spellStart"/>
            <w:r w:rsidRPr="00303F5D">
              <w:rPr>
                <w:rFonts w:ascii="Arial" w:hAnsi="Arial" w:cs="Arial"/>
              </w:rPr>
              <w:t>Ciesta</w:t>
            </w:r>
            <w:proofErr w:type="spellEnd"/>
            <w:r w:rsidRPr="00303F5D">
              <w:rPr>
                <w:rFonts w:ascii="Arial" w:hAnsi="Arial" w:cs="Arial"/>
              </w:rPr>
              <w:t xml:space="preserve">, jardim Flórida, </w:t>
            </w:r>
            <w:proofErr w:type="spellStart"/>
            <w:r w:rsidRPr="00303F5D">
              <w:rPr>
                <w:rFonts w:ascii="Arial" w:hAnsi="Arial" w:cs="Arial"/>
              </w:rPr>
              <w:t>Pq</w:t>
            </w:r>
            <w:proofErr w:type="spellEnd"/>
            <w:r w:rsidRPr="00303F5D">
              <w:rPr>
                <w:rFonts w:ascii="Arial" w:hAnsi="Arial" w:cs="Arial"/>
              </w:rPr>
              <w:t xml:space="preserve"> Califórnia, Vila Branca e Terras do São João.</w:t>
            </w:r>
          </w:p>
        </w:tc>
        <w:tc>
          <w:tcPr>
            <w:tcW w:w="2268" w:type="dxa"/>
          </w:tcPr>
          <w:p w14:paraId="405F7FFE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</w:rPr>
            </w:pPr>
          </w:p>
          <w:p w14:paraId="2ABDF7D6" w14:textId="77777777" w:rsidR="00A469BB" w:rsidRPr="00303F5D" w:rsidRDefault="00A469BB" w:rsidP="0036710E">
            <w:pPr>
              <w:jc w:val="center"/>
            </w:pPr>
            <w:r w:rsidRPr="00303F5D">
              <w:rPr>
                <w:rFonts w:ascii="Arial" w:hAnsi="Arial" w:cs="Arial"/>
                <w:b/>
              </w:rPr>
              <w:t>Fundação Cultural de Jacarehy</w:t>
            </w:r>
          </w:p>
        </w:tc>
        <w:tc>
          <w:tcPr>
            <w:tcW w:w="1837" w:type="dxa"/>
          </w:tcPr>
          <w:p w14:paraId="54D987E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3840C8B2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18.000,00</w:t>
            </w:r>
          </w:p>
        </w:tc>
      </w:tr>
      <w:tr w:rsidR="00303F5D" w:rsidRPr="00303F5D" w14:paraId="6FAF5DB2" w14:textId="77777777" w:rsidTr="0036710E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C74C195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332B6C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 xml:space="preserve">Total R$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2415B437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116.000,00</w:t>
            </w:r>
          </w:p>
        </w:tc>
      </w:tr>
    </w:tbl>
    <w:p w14:paraId="35AA6CF3" w14:textId="77777777" w:rsidR="00A469BB" w:rsidRPr="00303F5D" w:rsidRDefault="00A469BB" w:rsidP="00A469BB">
      <w:pPr>
        <w:spacing w:line="360" w:lineRule="auto"/>
        <w:jc w:val="both"/>
        <w:rPr>
          <w:rFonts w:ascii="Arial" w:hAnsi="Arial" w:cs="Arial"/>
          <w:u w:val="single"/>
        </w:rPr>
      </w:pPr>
    </w:p>
    <w:p w14:paraId="662286B5" w14:textId="77777777" w:rsidR="00A469BB" w:rsidRPr="00303F5D" w:rsidRDefault="00A469BB" w:rsidP="00A469BB">
      <w:pPr>
        <w:pStyle w:val="PargrafodaLista"/>
        <w:numPr>
          <w:ilvl w:val="0"/>
          <w:numId w:val="6"/>
        </w:numPr>
        <w:spacing w:line="360" w:lineRule="auto"/>
        <w:rPr>
          <w:rFonts w:ascii="Arial" w:hAnsi="Arial" w:cs="Arial"/>
          <w:b/>
        </w:rPr>
      </w:pPr>
      <w:r w:rsidRPr="00303F5D">
        <w:rPr>
          <w:rFonts w:ascii="Arial" w:hAnsi="Arial" w:cs="Arial"/>
          <w:b/>
        </w:rPr>
        <w:t xml:space="preserve">Investimento: Modalidades esportivas. </w:t>
      </w: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6096"/>
        <w:gridCol w:w="2268"/>
        <w:gridCol w:w="1837"/>
      </w:tblGrid>
      <w:tr w:rsidR="00303F5D" w:rsidRPr="00303F5D" w14:paraId="0E1501AA" w14:textId="77777777" w:rsidTr="0036710E">
        <w:tc>
          <w:tcPr>
            <w:tcW w:w="6096" w:type="dxa"/>
            <w:shd w:val="clear" w:color="auto" w:fill="BFBFBF" w:themeFill="background1" w:themeFillShade="BF"/>
          </w:tcPr>
          <w:p w14:paraId="5596C53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Atividade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1417B0C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 xml:space="preserve">Secretaria 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6BE6BE07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Valor R$</w:t>
            </w:r>
          </w:p>
        </w:tc>
      </w:tr>
      <w:tr w:rsidR="00303F5D" w:rsidRPr="00303F5D" w14:paraId="348C765A" w14:textId="77777777" w:rsidTr="0036710E">
        <w:tc>
          <w:tcPr>
            <w:tcW w:w="6096" w:type="dxa"/>
          </w:tcPr>
          <w:p w14:paraId="56ED989E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Iniciação de Vôlei e Gol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Bol</w:t>
            </w:r>
            <w:proofErr w:type="spellEnd"/>
            <w:r w:rsidRPr="00303F5D">
              <w:rPr>
                <w:rFonts w:ascii="Arial" w:hAnsi="Arial" w:cs="Arial"/>
                <w:sz w:val="22"/>
                <w:szCs w:val="22"/>
              </w:rPr>
              <w:t xml:space="preserve"> – público alvo pessoa com deficiência.</w:t>
            </w:r>
          </w:p>
        </w:tc>
        <w:tc>
          <w:tcPr>
            <w:tcW w:w="2268" w:type="dxa"/>
          </w:tcPr>
          <w:p w14:paraId="7404D8A3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8F7CCFD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Esporte e Lazer </w:t>
            </w:r>
          </w:p>
        </w:tc>
        <w:tc>
          <w:tcPr>
            <w:tcW w:w="1837" w:type="dxa"/>
          </w:tcPr>
          <w:p w14:paraId="557FF5C7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04B47A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20.000,00</w:t>
            </w:r>
          </w:p>
        </w:tc>
      </w:tr>
      <w:tr w:rsidR="00303F5D" w:rsidRPr="00303F5D" w14:paraId="67C011A8" w14:textId="77777777" w:rsidTr="0036710E">
        <w:tc>
          <w:tcPr>
            <w:tcW w:w="6096" w:type="dxa"/>
          </w:tcPr>
          <w:p w14:paraId="0BA51FDC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Manutenção do campo de areia – melhorias em geral alambrado e reposição de areia.</w:t>
            </w:r>
          </w:p>
        </w:tc>
        <w:tc>
          <w:tcPr>
            <w:tcW w:w="2268" w:type="dxa"/>
          </w:tcPr>
          <w:p w14:paraId="58C3E122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A0C79D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Esporte e Lazer</w:t>
            </w:r>
          </w:p>
        </w:tc>
        <w:tc>
          <w:tcPr>
            <w:tcW w:w="1837" w:type="dxa"/>
          </w:tcPr>
          <w:p w14:paraId="4C16D25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8F1FB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20.000,00</w:t>
            </w:r>
          </w:p>
        </w:tc>
      </w:tr>
      <w:tr w:rsidR="00303F5D" w:rsidRPr="00303F5D" w14:paraId="75A4E05B" w14:textId="77777777" w:rsidTr="0036710E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4E724EF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4D54DF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 xml:space="preserve">Total R$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BBDA662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40.000,00</w:t>
            </w:r>
          </w:p>
        </w:tc>
      </w:tr>
    </w:tbl>
    <w:p w14:paraId="513FEC55" w14:textId="77777777" w:rsidR="00A469BB" w:rsidRPr="00303F5D" w:rsidRDefault="00A469BB" w:rsidP="00A469BB">
      <w:pPr>
        <w:spacing w:line="360" w:lineRule="auto"/>
        <w:jc w:val="both"/>
        <w:rPr>
          <w:rFonts w:ascii="Arial" w:hAnsi="Arial" w:cs="Arial"/>
          <w:u w:val="single"/>
        </w:rPr>
      </w:pPr>
    </w:p>
    <w:p w14:paraId="1C5A5AAA" w14:textId="77777777" w:rsidR="00A469BB" w:rsidRPr="00303F5D" w:rsidRDefault="00A469BB" w:rsidP="00A469BB">
      <w:pPr>
        <w:pStyle w:val="PargrafodaLista"/>
        <w:numPr>
          <w:ilvl w:val="0"/>
          <w:numId w:val="6"/>
        </w:numPr>
        <w:spacing w:line="360" w:lineRule="auto"/>
        <w:rPr>
          <w:rFonts w:ascii="Arial" w:hAnsi="Arial" w:cs="Arial"/>
          <w:b/>
        </w:rPr>
      </w:pPr>
      <w:r w:rsidRPr="00303F5D">
        <w:rPr>
          <w:rFonts w:ascii="Arial" w:hAnsi="Arial" w:cs="Arial"/>
          <w:b/>
        </w:rPr>
        <w:t xml:space="preserve">Investimento Ações de projetos Sociais. </w:t>
      </w: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6096"/>
        <w:gridCol w:w="2268"/>
        <w:gridCol w:w="1837"/>
      </w:tblGrid>
      <w:tr w:rsidR="00303F5D" w:rsidRPr="00303F5D" w14:paraId="4EF30C08" w14:textId="77777777" w:rsidTr="0036710E">
        <w:tc>
          <w:tcPr>
            <w:tcW w:w="6096" w:type="dxa"/>
            <w:shd w:val="clear" w:color="auto" w:fill="BFBFBF" w:themeFill="background1" w:themeFillShade="BF"/>
          </w:tcPr>
          <w:p w14:paraId="5154E0C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Atividade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0412FC1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 xml:space="preserve">Secretaria 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1FD1CEB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Valor R$</w:t>
            </w:r>
          </w:p>
        </w:tc>
      </w:tr>
      <w:tr w:rsidR="00303F5D" w:rsidRPr="00303F5D" w14:paraId="1AB99AD4" w14:textId="77777777" w:rsidTr="0036710E">
        <w:tc>
          <w:tcPr>
            <w:tcW w:w="6096" w:type="dxa"/>
          </w:tcPr>
          <w:p w14:paraId="5D215D6E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inclusão de projetos social a crianças, adolescentes - Obra Social Paulo Graça – fortalecer socialmente aos atletas do Judô. </w:t>
            </w:r>
          </w:p>
        </w:tc>
        <w:tc>
          <w:tcPr>
            <w:tcW w:w="2268" w:type="dxa"/>
          </w:tcPr>
          <w:p w14:paraId="640A2C96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  <w:p w14:paraId="755D5858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7" w:type="dxa"/>
          </w:tcPr>
          <w:p w14:paraId="191330B7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40A2F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20.000,00</w:t>
            </w:r>
          </w:p>
        </w:tc>
      </w:tr>
      <w:tr w:rsidR="00303F5D" w:rsidRPr="00303F5D" w14:paraId="5BF7D9DE" w14:textId="77777777" w:rsidTr="0036710E">
        <w:tc>
          <w:tcPr>
            <w:tcW w:w="6096" w:type="dxa"/>
          </w:tcPr>
          <w:p w14:paraId="5D758577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Incentivo a projeto social a crianças, adolescentes e sua família – Entidade Social Fênix</w:t>
            </w:r>
          </w:p>
        </w:tc>
        <w:tc>
          <w:tcPr>
            <w:tcW w:w="2268" w:type="dxa"/>
          </w:tcPr>
          <w:p w14:paraId="008E06E4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63AB1871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5D5890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10.848,00</w:t>
            </w:r>
          </w:p>
        </w:tc>
      </w:tr>
      <w:tr w:rsidR="00303F5D" w:rsidRPr="00303F5D" w14:paraId="39D08BE7" w14:textId="77777777" w:rsidTr="0036710E">
        <w:tc>
          <w:tcPr>
            <w:tcW w:w="6096" w:type="dxa"/>
          </w:tcPr>
          <w:p w14:paraId="4E6DF62F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Incentivo a projeto social a crianças, adolescentes e sua família – Entidade Guri na Roça</w:t>
            </w:r>
          </w:p>
        </w:tc>
        <w:tc>
          <w:tcPr>
            <w:tcW w:w="2268" w:type="dxa"/>
          </w:tcPr>
          <w:p w14:paraId="6B8A4F6D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3415E715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74EEC6A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058DF1AB" w14:textId="77777777" w:rsidTr="0036710E">
        <w:tc>
          <w:tcPr>
            <w:tcW w:w="6096" w:type="dxa"/>
          </w:tcPr>
          <w:p w14:paraId="1093FE41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projeto social ao atendimento a pessoa com deficiência. </w:t>
            </w:r>
            <w:proofErr w:type="gramStart"/>
            <w:r w:rsidRPr="00303F5D">
              <w:rPr>
                <w:rFonts w:ascii="Arial" w:hAnsi="Arial" w:cs="Arial"/>
                <w:sz w:val="22"/>
                <w:szCs w:val="22"/>
              </w:rPr>
              <w:t xml:space="preserve">Entidade 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Aspad</w:t>
            </w:r>
            <w:proofErr w:type="spellEnd"/>
            <w:proofErr w:type="gramEnd"/>
            <w:r w:rsidRPr="00303F5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188DB538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0F6DE244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2458D5A2" w14:textId="77777777" w:rsidTr="0036710E">
        <w:tc>
          <w:tcPr>
            <w:tcW w:w="6096" w:type="dxa"/>
          </w:tcPr>
          <w:p w14:paraId="317CF1FB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projeto social ao atendimento a pessoa com deficiência. </w:t>
            </w:r>
            <w:proofErr w:type="gramStart"/>
            <w:r w:rsidRPr="00303F5D">
              <w:rPr>
                <w:rFonts w:ascii="Arial" w:hAnsi="Arial" w:cs="Arial"/>
                <w:sz w:val="22"/>
                <w:szCs w:val="22"/>
              </w:rPr>
              <w:t xml:space="preserve">Entidade 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Cepac</w:t>
            </w:r>
            <w:proofErr w:type="spellEnd"/>
            <w:proofErr w:type="gramEnd"/>
          </w:p>
        </w:tc>
        <w:tc>
          <w:tcPr>
            <w:tcW w:w="2268" w:type="dxa"/>
          </w:tcPr>
          <w:p w14:paraId="215C0141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61A8D0A3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78033D06" w14:textId="77777777" w:rsidTr="0036710E">
        <w:tc>
          <w:tcPr>
            <w:tcW w:w="6096" w:type="dxa"/>
          </w:tcPr>
          <w:p w14:paraId="7F086836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projeto social ao atendimento a pessoa com deficiência. </w:t>
            </w:r>
            <w:proofErr w:type="gramStart"/>
            <w:r w:rsidRPr="00303F5D">
              <w:rPr>
                <w:rFonts w:ascii="Arial" w:hAnsi="Arial" w:cs="Arial"/>
                <w:sz w:val="22"/>
                <w:szCs w:val="22"/>
              </w:rPr>
              <w:t xml:space="preserve">Entidade 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Apajac</w:t>
            </w:r>
            <w:proofErr w:type="spellEnd"/>
            <w:proofErr w:type="gramEnd"/>
          </w:p>
        </w:tc>
        <w:tc>
          <w:tcPr>
            <w:tcW w:w="2268" w:type="dxa"/>
          </w:tcPr>
          <w:p w14:paraId="0092E0F3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1DCC6B2C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3846DC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65771221" w14:textId="77777777" w:rsidTr="0036710E">
        <w:tc>
          <w:tcPr>
            <w:tcW w:w="6096" w:type="dxa"/>
          </w:tcPr>
          <w:p w14:paraId="2F490245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lastRenderedPageBreak/>
              <w:t>Incentivo a instituição de acolhimento ao Idoso – Entidade Asilo Amor e Caridade.</w:t>
            </w:r>
          </w:p>
        </w:tc>
        <w:tc>
          <w:tcPr>
            <w:tcW w:w="2268" w:type="dxa"/>
          </w:tcPr>
          <w:p w14:paraId="1EE8EAE8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688897F3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3A4507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27624055" w14:textId="77777777" w:rsidTr="0036710E">
        <w:tc>
          <w:tcPr>
            <w:tcW w:w="6096" w:type="dxa"/>
          </w:tcPr>
          <w:p w14:paraId="23FF6E1B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instituição de acolhimento ao Idoso – Entidade Asilo das Acácias </w:t>
            </w:r>
          </w:p>
        </w:tc>
        <w:tc>
          <w:tcPr>
            <w:tcW w:w="2268" w:type="dxa"/>
          </w:tcPr>
          <w:p w14:paraId="192FCDCA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59F678E7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890A6F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7055310F" w14:textId="77777777" w:rsidTr="0036710E">
        <w:tc>
          <w:tcPr>
            <w:tcW w:w="6096" w:type="dxa"/>
          </w:tcPr>
          <w:p w14:paraId="7F4AC7F4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Incentivo a instituição de acolhimento ao Idoso – Entidade Frederico Ozanam- SSVP</w:t>
            </w:r>
          </w:p>
        </w:tc>
        <w:tc>
          <w:tcPr>
            <w:tcW w:w="2268" w:type="dxa"/>
          </w:tcPr>
          <w:p w14:paraId="72E5DBFD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77357EF4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545531" w14:textId="77777777" w:rsidR="00A469BB" w:rsidRPr="00303F5D" w:rsidRDefault="00A469BB" w:rsidP="0036710E">
            <w:pPr>
              <w:jc w:val="center"/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7774C2D8" w14:textId="77777777" w:rsidTr="0036710E">
        <w:tc>
          <w:tcPr>
            <w:tcW w:w="6096" w:type="dxa"/>
          </w:tcPr>
          <w:p w14:paraId="0F47FABF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Incentivo a instituição de acolhimento ao Idoso – Entidade Casa Lar – JAM.</w:t>
            </w:r>
          </w:p>
        </w:tc>
        <w:tc>
          <w:tcPr>
            <w:tcW w:w="2268" w:type="dxa"/>
          </w:tcPr>
          <w:p w14:paraId="576B333F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4699EB2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DE1267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2C5AD48B" w14:textId="77777777" w:rsidTr="0036710E">
        <w:tc>
          <w:tcPr>
            <w:tcW w:w="6096" w:type="dxa"/>
          </w:tcPr>
          <w:p w14:paraId="5563D8F8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projeto de ação para jovem aprendiz – Profissionalização – JAM </w:t>
            </w:r>
          </w:p>
        </w:tc>
        <w:tc>
          <w:tcPr>
            <w:tcW w:w="2268" w:type="dxa"/>
          </w:tcPr>
          <w:p w14:paraId="72878FB6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55A12F5A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A281D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62E1B88A" w14:textId="77777777" w:rsidTr="0036710E">
        <w:tc>
          <w:tcPr>
            <w:tcW w:w="6096" w:type="dxa"/>
          </w:tcPr>
          <w:p w14:paraId="33989304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Incentivo a projeto de ação Renda para jovem em conflito com a lei – Regresso Fundação CASA.</w:t>
            </w:r>
          </w:p>
        </w:tc>
        <w:tc>
          <w:tcPr>
            <w:tcW w:w="2268" w:type="dxa"/>
          </w:tcPr>
          <w:p w14:paraId="7F4CD4F8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41932A1A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C2F29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18.000,00</w:t>
            </w:r>
          </w:p>
        </w:tc>
      </w:tr>
      <w:tr w:rsidR="00303F5D" w:rsidRPr="00303F5D" w14:paraId="07F3659B" w14:textId="77777777" w:rsidTr="0036710E">
        <w:tc>
          <w:tcPr>
            <w:tcW w:w="6096" w:type="dxa"/>
          </w:tcPr>
          <w:p w14:paraId="087161A0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Incentivo a projeto social ao atendimento a gestante – Entidade Batuíra.</w:t>
            </w:r>
          </w:p>
        </w:tc>
        <w:tc>
          <w:tcPr>
            <w:tcW w:w="2268" w:type="dxa"/>
          </w:tcPr>
          <w:p w14:paraId="00BAE24A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1C87D5FA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2887ED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281DB9DB" w14:textId="77777777" w:rsidTr="0036710E">
        <w:tc>
          <w:tcPr>
            <w:tcW w:w="6096" w:type="dxa"/>
          </w:tcPr>
          <w:p w14:paraId="1F8DA69E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projeto social ao atendimento a crianças 0 a 6 anos – Entidade Obra Social São José Irmãs carmelitas. </w:t>
            </w:r>
          </w:p>
        </w:tc>
        <w:tc>
          <w:tcPr>
            <w:tcW w:w="2268" w:type="dxa"/>
          </w:tcPr>
          <w:p w14:paraId="183DB92E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12F5D745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501AB6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20.000,00</w:t>
            </w:r>
          </w:p>
        </w:tc>
      </w:tr>
      <w:tr w:rsidR="00303F5D" w:rsidRPr="00303F5D" w14:paraId="3D789830" w14:textId="77777777" w:rsidTr="0036710E">
        <w:tc>
          <w:tcPr>
            <w:tcW w:w="6096" w:type="dxa"/>
          </w:tcPr>
          <w:p w14:paraId="176FE0DA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Formação e divulgação direito da Mulher – Entidade Espaço Mulher.</w:t>
            </w:r>
          </w:p>
        </w:tc>
        <w:tc>
          <w:tcPr>
            <w:tcW w:w="2268" w:type="dxa"/>
          </w:tcPr>
          <w:p w14:paraId="3A11B9F4" w14:textId="77777777" w:rsidR="00A469BB" w:rsidRPr="00303F5D" w:rsidRDefault="00A469BB" w:rsidP="0036710E">
            <w:pPr>
              <w:rPr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5517864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882ED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8.000,00</w:t>
            </w:r>
          </w:p>
        </w:tc>
      </w:tr>
      <w:tr w:rsidR="00303F5D" w:rsidRPr="00303F5D" w14:paraId="3ED153CB" w14:textId="77777777" w:rsidTr="0036710E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56732CE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8D6A24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 xml:space="preserve">Total R$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1B2D959C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176.848,00</w:t>
            </w:r>
          </w:p>
        </w:tc>
      </w:tr>
    </w:tbl>
    <w:p w14:paraId="7F886F94" w14:textId="77777777" w:rsidR="00A469BB" w:rsidRPr="00303F5D" w:rsidRDefault="00A469BB" w:rsidP="00A469BB">
      <w:pPr>
        <w:spacing w:line="360" w:lineRule="auto"/>
        <w:rPr>
          <w:rFonts w:ascii="Arial" w:hAnsi="Arial" w:cs="Arial"/>
          <w:b/>
        </w:rPr>
      </w:pPr>
    </w:p>
    <w:p w14:paraId="302D82FE" w14:textId="77777777" w:rsidR="00A469BB" w:rsidRPr="00303F5D" w:rsidRDefault="00A469BB" w:rsidP="00A469BB">
      <w:pPr>
        <w:pStyle w:val="PargrafodaLista"/>
        <w:numPr>
          <w:ilvl w:val="0"/>
          <w:numId w:val="6"/>
        </w:numPr>
        <w:spacing w:line="360" w:lineRule="auto"/>
        <w:rPr>
          <w:rFonts w:ascii="Arial" w:hAnsi="Arial" w:cs="Arial"/>
          <w:b/>
        </w:rPr>
      </w:pPr>
      <w:r w:rsidRPr="00303F5D">
        <w:rPr>
          <w:rFonts w:ascii="Arial" w:hAnsi="Arial" w:cs="Arial"/>
          <w:b/>
        </w:rPr>
        <w:t xml:space="preserve">Investimento Ações de Meio Ambiente. </w:t>
      </w: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6096"/>
        <w:gridCol w:w="2268"/>
        <w:gridCol w:w="1837"/>
      </w:tblGrid>
      <w:tr w:rsidR="00303F5D" w:rsidRPr="00303F5D" w14:paraId="58EDB89C" w14:textId="77777777" w:rsidTr="0036710E">
        <w:tc>
          <w:tcPr>
            <w:tcW w:w="6096" w:type="dxa"/>
            <w:shd w:val="clear" w:color="auto" w:fill="BFBFBF" w:themeFill="background1" w:themeFillShade="BF"/>
          </w:tcPr>
          <w:p w14:paraId="5D07186C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Atividade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440D261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 xml:space="preserve">Secretaria 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75D3C9B2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Valor R$</w:t>
            </w:r>
          </w:p>
        </w:tc>
      </w:tr>
      <w:tr w:rsidR="00303F5D" w:rsidRPr="00303F5D" w14:paraId="5E372220" w14:textId="77777777" w:rsidTr="0036710E">
        <w:tc>
          <w:tcPr>
            <w:tcW w:w="6096" w:type="dxa"/>
          </w:tcPr>
          <w:p w14:paraId="32D017C2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moradores/ desempregados para efetivação de Catadores de materiais Recicláveis – Paróquia Nossa Sra. Paraíso. </w:t>
            </w:r>
          </w:p>
        </w:tc>
        <w:tc>
          <w:tcPr>
            <w:tcW w:w="2268" w:type="dxa"/>
          </w:tcPr>
          <w:p w14:paraId="742C3435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DBC113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  <w:p w14:paraId="2F8ADE6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7" w:type="dxa"/>
          </w:tcPr>
          <w:p w14:paraId="7D83E458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7DC01A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6210164A" w14:textId="77777777" w:rsidTr="0036710E">
        <w:tc>
          <w:tcPr>
            <w:tcW w:w="6096" w:type="dxa"/>
            <w:shd w:val="clear" w:color="auto" w:fill="D9D9D9" w:themeFill="background1" w:themeFillShade="D9"/>
          </w:tcPr>
          <w:p w14:paraId="04251F03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F237375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Total R$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2E112047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03F5D">
              <w:rPr>
                <w:rFonts w:ascii="Arial" w:hAnsi="Arial" w:cs="Arial"/>
                <w:b/>
              </w:rPr>
              <w:t>10.000,00</w:t>
            </w:r>
          </w:p>
        </w:tc>
      </w:tr>
    </w:tbl>
    <w:p w14:paraId="1E33EE33" w14:textId="77777777" w:rsidR="00A469BB" w:rsidRPr="00303F5D" w:rsidRDefault="00A469BB" w:rsidP="00A469BB">
      <w:pPr>
        <w:spacing w:line="360" w:lineRule="auto"/>
        <w:rPr>
          <w:rFonts w:ascii="Arial" w:hAnsi="Arial" w:cs="Arial"/>
          <w:b/>
        </w:rPr>
      </w:pPr>
    </w:p>
    <w:p w14:paraId="4945E1C9" w14:textId="77777777" w:rsidR="00A469BB" w:rsidRPr="00303F5D" w:rsidRDefault="00A469BB" w:rsidP="00A469BB">
      <w:pPr>
        <w:pStyle w:val="PargrafodaLista"/>
        <w:ind w:left="644" w:right="284"/>
        <w:jc w:val="both"/>
        <w:rPr>
          <w:rFonts w:ascii="Arial" w:hAnsi="Arial" w:cs="Arial"/>
        </w:rPr>
      </w:pPr>
    </w:p>
    <w:p w14:paraId="57163BCB" w14:textId="63A02F35" w:rsidR="00A469BB" w:rsidRPr="00D876F7" w:rsidRDefault="00D876F7" w:rsidP="00D876F7">
      <w:pPr>
        <w:spacing w:line="360" w:lineRule="auto"/>
        <w:ind w:right="-1" w:firstLine="426"/>
        <w:jc w:val="both"/>
        <w:rPr>
          <w:rFonts w:ascii="Arial" w:hAnsi="Arial" w:cs="Arial"/>
        </w:rPr>
      </w:pPr>
      <w:r w:rsidRPr="00D876F7">
        <w:rPr>
          <w:rFonts w:ascii="Arial" w:hAnsi="Arial" w:cs="Arial"/>
          <w:b/>
          <w:bCs/>
        </w:rPr>
        <w:t>4.</w:t>
      </w:r>
      <w:r>
        <w:rPr>
          <w:rFonts w:ascii="Arial" w:hAnsi="Arial" w:cs="Arial"/>
        </w:rPr>
        <w:t xml:space="preserve"> Em relação ao d</w:t>
      </w:r>
      <w:r w:rsidR="00A469BB" w:rsidRPr="00D876F7">
        <w:rPr>
          <w:rFonts w:ascii="Arial" w:hAnsi="Arial" w:cs="Arial"/>
        </w:rPr>
        <w:t xml:space="preserve">irecionamento </w:t>
      </w:r>
      <w:r>
        <w:rPr>
          <w:rFonts w:ascii="Arial" w:hAnsi="Arial" w:cs="Arial"/>
        </w:rPr>
        <w:t xml:space="preserve">das emendas </w:t>
      </w:r>
      <w:r w:rsidR="00A469BB" w:rsidRPr="00D876F7">
        <w:rPr>
          <w:rFonts w:ascii="Arial" w:hAnsi="Arial" w:cs="Arial"/>
        </w:rPr>
        <w:t xml:space="preserve">para o exercício de 2020, entendemos a </w:t>
      </w:r>
      <w:proofErr w:type="spellStart"/>
      <w:r w:rsidR="00A469BB" w:rsidRPr="00D876F7">
        <w:rPr>
          <w:rFonts w:ascii="Arial" w:hAnsi="Arial" w:cs="Arial"/>
        </w:rPr>
        <w:t>influencia</w:t>
      </w:r>
      <w:proofErr w:type="spellEnd"/>
      <w:r w:rsidR="00A469BB" w:rsidRPr="00D876F7">
        <w:rPr>
          <w:rFonts w:ascii="Arial" w:hAnsi="Arial" w:cs="Arial"/>
        </w:rPr>
        <w:t xml:space="preserve"> da Pandemia </w:t>
      </w:r>
      <w:r>
        <w:rPr>
          <w:rFonts w:ascii="Arial" w:hAnsi="Arial" w:cs="Arial"/>
        </w:rPr>
        <w:t xml:space="preserve">do Coronavírus, </w:t>
      </w:r>
      <w:r w:rsidR="00A469BB" w:rsidRPr="00D876F7">
        <w:rPr>
          <w:rFonts w:ascii="Arial" w:hAnsi="Arial" w:cs="Arial"/>
        </w:rPr>
        <w:t>mas</w:t>
      </w:r>
      <w:r>
        <w:rPr>
          <w:rFonts w:ascii="Arial" w:hAnsi="Arial" w:cs="Arial"/>
        </w:rPr>
        <w:t>, em relação à área da saúde (50% do total destinado a cada vereador), porque não houve o atendimento na totalidade</w:t>
      </w:r>
      <w:r w:rsidR="00A469BB" w:rsidRPr="00D876F7">
        <w:rPr>
          <w:rFonts w:ascii="Arial" w:hAnsi="Arial" w:cs="Arial"/>
        </w:rPr>
        <w:t>? No encaminhamento descrito abaixo</w:t>
      </w:r>
      <w:r>
        <w:rPr>
          <w:rFonts w:ascii="Arial" w:hAnsi="Arial" w:cs="Arial"/>
        </w:rPr>
        <w:t>,</w:t>
      </w:r>
      <w:r w:rsidR="00A469BB" w:rsidRPr="00D876F7">
        <w:rPr>
          <w:rFonts w:ascii="Arial" w:hAnsi="Arial" w:cs="Arial"/>
        </w:rPr>
        <w:t xml:space="preserve"> no caso de atendimento</w:t>
      </w:r>
      <w:r w:rsidR="00943A9D">
        <w:rPr>
          <w:rFonts w:ascii="Arial" w:hAnsi="Arial" w:cs="Arial"/>
        </w:rPr>
        <w:t xml:space="preserve">, </w:t>
      </w:r>
      <w:r w:rsidR="00A469BB" w:rsidRPr="00D876F7">
        <w:rPr>
          <w:rFonts w:ascii="Arial" w:hAnsi="Arial" w:cs="Arial"/>
        </w:rPr>
        <w:t xml:space="preserve">apresentar </w:t>
      </w:r>
      <w:r w:rsidR="00943A9D">
        <w:rPr>
          <w:rFonts w:ascii="Arial" w:hAnsi="Arial" w:cs="Arial"/>
        </w:rPr>
        <w:t>C</w:t>
      </w:r>
      <w:r w:rsidR="00A469BB" w:rsidRPr="00D876F7">
        <w:rPr>
          <w:rFonts w:ascii="Arial" w:hAnsi="Arial" w:cs="Arial"/>
        </w:rPr>
        <w:t xml:space="preserve">ontratos e </w:t>
      </w:r>
      <w:r w:rsidR="00943A9D">
        <w:rPr>
          <w:rFonts w:ascii="Arial" w:hAnsi="Arial" w:cs="Arial"/>
        </w:rPr>
        <w:t>N</w:t>
      </w:r>
      <w:r w:rsidR="00A469BB" w:rsidRPr="00D876F7">
        <w:rPr>
          <w:rFonts w:ascii="Arial" w:hAnsi="Arial" w:cs="Arial"/>
        </w:rPr>
        <w:t xml:space="preserve">otas </w:t>
      </w:r>
      <w:r w:rsidR="00943A9D">
        <w:rPr>
          <w:rFonts w:ascii="Arial" w:hAnsi="Arial" w:cs="Arial"/>
        </w:rPr>
        <w:t>F</w:t>
      </w:r>
      <w:r w:rsidR="00A469BB" w:rsidRPr="00D876F7">
        <w:rPr>
          <w:rFonts w:ascii="Arial" w:hAnsi="Arial" w:cs="Arial"/>
        </w:rPr>
        <w:t>iscais. E</w:t>
      </w:r>
      <w:r>
        <w:rPr>
          <w:rFonts w:ascii="Arial" w:hAnsi="Arial" w:cs="Arial"/>
        </w:rPr>
        <w:t>m</w:t>
      </w:r>
      <w:r w:rsidR="00A469BB" w:rsidRPr="00D876F7">
        <w:rPr>
          <w:rFonts w:ascii="Arial" w:hAnsi="Arial" w:cs="Arial"/>
        </w:rPr>
        <w:t xml:space="preserve"> caso negativo</w:t>
      </w:r>
      <w:r>
        <w:rPr>
          <w:rFonts w:ascii="Arial" w:hAnsi="Arial" w:cs="Arial"/>
        </w:rPr>
        <w:t>,</w:t>
      </w:r>
      <w:r w:rsidR="00A469BB" w:rsidRPr="00D876F7">
        <w:rPr>
          <w:rFonts w:ascii="Arial" w:hAnsi="Arial" w:cs="Arial"/>
        </w:rPr>
        <w:t xml:space="preserve"> apresentar justificativa e</w:t>
      </w:r>
      <w:r>
        <w:rPr>
          <w:rFonts w:ascii="Arial" w:hAnsi="Arial" w:cs="Arial"/>
        </w:rPr>
        <w:t xml:space="preserve"> </w:t>
      </w:r>
      <w:r w:rsidR="00A469BB" w:rsidRPr="00D876F7">
        <w:rPr>
          <w:rFonts w:ascii="Arial" w:hAnsi="Arial" w:cs="Arial"/>
        </w:rPr>
        <w:t xml:space="preserve">planilha se ficar </w:t>
      </w:r>
      <w:r>
        <w:rPr>
          <w:rFonts w:ascii="Arial" w:hAnsi="Arial" w:cs="Arial"/>
        </w:rPr>
        <w:t>em restos a pagar para o exercício de 2021.</w:t>
      </w:r>
    </w:p>
    <w:p w14:paraId="0B00BF27" w14:textId="77777777" w:rsidR="00A469BB" w:rsidRPr="00303F5D" w:rsidRDefault="00A469BB" w:rsidP="00D876F7">
      <w:pPr>
        <w:spacing w:line="360" w:lineRule="auto"/>
        <w:ind w:right="-1"/>
        <w:rPr>
          <w:rFonts w:ascii="Arial" w:hAnsi="Arial" w:cs="Arial"/>
          <w:b/>
        </w:rPr>
      </w:pPr>
    </w:p>
    <w:p w14:paraId="4A03C4B4" w14:textId="676015CF" w:rsidR="0024529D" w:rsidRPr="0024529D" w:rsidRDefault="0024529D" w:rsidP="0024529D">
      <w:pPr>
        <w:pStyle w:val="PargrafodaLista"/>
        <w:spacing w:line="360" w:lineRule="auto"/>
        <w:ind w:left="0" w:right="-1" w:firstLine="2127"/>
        <w:jc w:val="both"/>
        <w:rPr>
          <w:rFonts w:ascii="Arial" w:hAnsi="Arial" w:cs="Arial"/>
          <w:b/>
          <w:bCs/>
        </w:rPr>
      </w:pPr>
      <w:r w:rsidRPr="0024529D">
        <w:rPr>
          <w:rFonts w:ascii="Arial" w:hAnsi="Arial" w:cs="Arial"/>
          <w:b/>
          <w:bCs/>
        </w:rPr>
        <w:t>Relatório das Emendas Impositivas, de autoria desta Vereadora, para o exercício de 20</w:t>
      </w:r>
      <w:r>
        <w:rPr>
          <w:rFonts w:ascii="Arial" w:hAnsi="Arial" w:cs="Arial"/>
          <w:b/>
          <w:bCs/>
        </w:rPr>
        <w:t>20</w:t>
      </w:r>
      <w:r w:rsidRPr="0024529D">
        <w:rPr>
          <w:rFonts w:ascii="Arial" w:hAnsi="Arial" w:cs="Arial"/>
          <w:b/>
          <w:bCs/>
        </w:rPr>
        <w:t xml:space="preserve">: R$ </w:t>
      </w:r>
      <w:r>
        <w:rPr>
          <w:rFonts w:ascii="Arial" w:hAnsi="Arial" w:cs="Arial"/>
          <w:b/>
          <w:bCs/>
        </w:rPr>
        <w:t xml:space="preserve">750.188,86 (setecentos e cinquenta mil, cento e oitenta e oito reais e </w:t>
      </w:r>
      <w:r w:rsidR="00D876F7">
        <w:rPr>
          <w:rFonts w:ascii="Arial" w:hAnsi="Arial" w:cs="Arial"/>
          <w:b/>
          <w:bCs/>
        </w:rPr>
        <w:t>oitenta</w:t>
      </w:r>
      <w:r>
        <w:rPr>
          <w:rFonts w:ascii="Arial" w:hAnsi="Arial" w:cs="Arial"/>
          <w:b/>
          <w:bCs/>
        </w:rPr>
        <w:t xml:space="preserve"> e seis centavos):</w:t>
      </w:r>
    </w:p>
    <w:p w14:paraId="2B7F343D" w14:textId="77777777" w:rsidR="0024529D" w:rsidRPr="00303F5D" w:rsidRDefault="0024529D" w:rsidP="00A469BB">
      <w:pPr>
        <w:spacing w:line="360" w:lineRule="auto"/>
        <w:rPr>
          <w:rFonts w:ascii="Arial" w:hAnsi="Arial" w:cs="Arial"/>
          <w:b/>
        </w:rPr>
      </w:pP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6663"/>
        <w:gridCol w:w="2126"/>
        <w:gridCol w:w="1412"/>
      </w:tblGrid>
      <w:tr w:rsidR="00303F5D" w:rsidRPr="00303F5D" w14:paraId="45E825AE" w14:textId="77777777" w:rsidTr="0036710E">
        <w:tc>
          <w:tcPr>
            <w:tcW w:w="6663" w:type="dxa"/>
            <w:shd w:val="clear" w:color="auto" w:fill="BFBFBF" w:themeFill="background1" w:themeFillShade="BF"/>
          </w:tcPr>
          <w:p w14:paraId="6567673B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Atividade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4AF01F1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F5D">
              <w:rPr>
                <w:rFonts w:ascii="Arial" w:hAnsi="Arial" w:cs="Arial"/>
                <w:b/>
                <w:sz w:val="20"/>
                <w:szCs w:val="20"/>
              </w:rPr>
              <w:t>Secretaria / Órgão</w:t>
            </w:r>
          </w:p>
        </w:tc>
        <w:tc>
          <w:tcPr>
            <w:tcW w:w="1412" w:type="dxa"/>
            <w:shd w:val="clear" w:color="auto" w:fill="BFBFBF" w:themeFill="background1" w:themeFillShade="BF"/>
          </w:tcPr>
          <w:p w14:paraId="78E6B62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Valor R$</w:t>
            </w:r>
          </w:p>
        </w:tc>
      </w:tr>
      <w:tr w:rsidR="00303F5D" w:rsidRPr="00303F5D" w14:paraId="62069C13" w14:textId="77777777" w:rsidTr="0036710E">
        <w:tc>
          <w:tcPr>
            <w:tcW w:w="6663" w:type="dxa"/>
          </w:tcPr>
          <w:p w14:paraId="75FA60BF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Investimento em programa de qualidade de vida para atendimento aos moradores da região formada pelos bairros:  Vila Machado, Flórida, Jacinto, Emília, Vila Ita I e II, Terras da Conceição e Jd. Siesta. Local Nova Sede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Nasf</w:t>
            </w:r>
            <w:proofErr w:type="spellEnd"/>
            <w:r w:rsidRPr="00303F5D">
              <w:rPr>
                <w:rFonts w:ascii="Arial" w:hAnsi="Arial" w:cs="Arial"/>
                <w:sz w:val="22"/>
                <w:szCs w:val="22"/>
              </w:rPr>
              <w:t xml:space="preserve"> - Jardim Flórida.</w:t>
            </w:r>
          </w:p>
        </w:tc>
        <w:tc>
          <w:tcPr>
            <w:tcW w:w="2126" w:type="dxa"/>
          </w:tcPr>
          <w:p w14:paraId="215E65B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D71E24C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Saúde </w:t>
            </w:r>
          </w:p>
        </w:tc>
        <w:tc>
          <w:tcPr>
            <w:tcW w:w="1412" w:type="dxa"/>
          </w:tcPr>
          <w:p w14:paraId="550340E5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8DD6F6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80.000,00</w:t>
            </w:r>
          </w:p>
        </w:tc>
      </w:tr>
      <w:tr w:rsidR="00303F5D" w:rsidRPr="00303F5D" w14:paraId="426EF379" w14:textId="77777777" w:rsidTr="0036710E">
        <w:trPr>
          <w:trHeight w:val="1723"/>
        </w:trPr>
        <w:tc>
          <w:tcPr>
            <w:tcW w:w="6663" w:type="dxa"/>
          </w:tcPr>
          <w:p w14:paraId="329E7BD1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Ampliar o programa de prevenção a vida e acolhimento a gestante e o Recém-Nascido, curso de capacitação para 10 agentes de saúde, 25 Pastoral da Criança, 15 Servidora da Saúde ou Conselheira da Saúde. Curso idealizado de formação de Doulas, carga horária de 40horas. </w:t>
            </w:r>
          </w:p>
        </w:tc>
        <w:tc>
          <w:tcPr>
            <w:tcW w:w="2126" w:type="dxa"/>
          </w:tcPr>
          <w:p w14:paraId="0500BE85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99B3A2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B8D13FD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4484FC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Saúde</w:t>
            </w:r>
          </w:p>
        </w:tc>
        <w:tc>
          <w:tcPr>
            <w:tcW w:w="1412" w:type="dxa"/>
          </w:tcPr>
          <w:p w14:paraId="65AE9A9A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66DE4BA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ECAB27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35.000,00</w:t>
            </w:r>
          </w:p>
        </w:tc>
      </w:tr>
      <w:tr w:rsidR="00303F5D" w:rsidRPr="00303F5D" w14:paraId="2B46A905" w14:textId="77777777" w:rsidTr="0036710E">
        <w:trPr>
          <w:trHeight w:val="1993"/>
        </w:trPr>
        <w:tc>
          <w:tcPr>
            <w:tcW w:w="6663" w:type="dxa"/>
          </w:tcPr>
          <w:p w14:paraId="357F4FFC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A promoção da saúde no local de trabalho (PSLT) - (oficinas de dança, práticas corporais variadas, alimentação saudável ou atividades fisioterapêuticas (Qualidade de Vida no Trabalho –QVT nas secretárias municipais com mais de 100 servidores no 2 vezes semanais).</w:t>
            </w:r>
          </w:p>
        </w:tc>
        <w:tc>
          <w:tcPr>
            <w:tcW w:w="2126" w:type="dxa"/>
          </w:tcPr>
          <w:p w14:paraId="702C4704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AD67CD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740D59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30DC22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Saúde</w:t>
            </w:r>
          </w:p>
        </w:tc>
        <w:tc>
          <w:tcPr>
            <w:tcW w:w="1412" w:type="dxa"/>
          </w:tcPr>
          <w:p w14:paraId="4079E52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592373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9B1A62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45.094,43</w:t>
            </w:r>
          </w:p>
          <w:p w14:paraId="6F40FD69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D" w:rsidRPr="00303F5D" w14:paraId="2E474582" w14:textId="77777777" w:rsidTr="0036710E">
        <w:tc>
          <w:tcPr>
            <w:tcW w:w="6663" w:type="dxa"/>
          </w:tcPr>
          <w:p w14:paraId="50CEF2AB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Inclusão do Projeto Pró Saúde atividades de fisioterapia em piscinas e terapias hidro para PSD Pessoas com Deficiência ou comprovada mobilidade bem reduzida – triagem pela saúde. Público munícipes vinculo UBS.</w:t>
            </w:r>
          </w:p>
        </w:tc>
        <w:tc>
          <w:tcPr>
            <w:tcW w:w="2126" w:type="dxa"/>
          </w:tcPr>
          <w:p w14:paraId="2E405966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B25845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Saúde</w:t>
            </w:r>
          </w:p>
        </w:tc>
        <w:tc>
          <w:tcPr>
            <w:tcW w:w="1412" w:type="dxa"/>
          </w:tcPr>
          <w:p w14:paraId="55F1547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4132D1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40.000,00</w:t>
            </w:r>
          </w:p>
        </w:tc>
      </w:tr>
      <w:tr w:rsidR="00303F5D" w:rsidRPr="00303F5D" w14:paraId="783CA0A3" w14:textId="77777777" w:rsidTr="0036710E">
        <w:tc>
          <w:tcPr>
            <w:tcW w:w="6663" w:type="dxa"/>
          </w:tcPr>
          <w:p w14:paraId="7F424DEF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Parceria para atendimento aos usuários das Entidades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Cepac</w:t>
            </w:r>
            <w:proofErr w:type="spellEnd"/>
            <w:r w:rsidRPr="00303F5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Aspad</w:t>
            </w:r>
            <w:proofErr w:type="spellEnd"/>
            <w:r w:rsidRPr="00303F5D">
              <w:rPr>
                <w:rFonts w:ascii="Arial" w:hAnsi="Arial" w:cs="Arial"/>
                <w:sz w:val="22"/>
                <w:szCs w:val="22"/>
              </w:rPr>
              <w:t xml:space="preserve">, e JAM terapia ocupacional e fisioterapias. </w:t>
            </w:r>
          </w:p>
        </w:tc>
        <w:tc>
          <w:tcPr>
            <w:tcW w:w="2126" w:type="dxa"/>
          </w:tcPr>
          <w:p w14:paraId="2DB4D57E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 Saúde/ </w:t>
            </w:r>
            <w:proofErr w:type="spellStart"/>
            <w:r w:rsidRPr="00303F5D">
              <w:rPr>
                <w:rFonts w:ascii="Arial" w:hAnsi="Arial" w:cs="Arial"/>
                <w:b/>
                <w:sz w:val="22"/>
                <w:szCs w:val="22"/>
              </w:rPr>
              <w:t>Cepac</w:t>
            </w:r>
            <w:proofErr w:type="spellEnd"/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303F5D">
              <w:rPr>
                <w:rFonts w:ascii="Arial" w:hAnsi="Arial" w:cs="Arial"/>
                <w:b/>
                <w:sz w:val="22"/>
                <w:szCs w:val="22"/>
              </w:rPr>
              <w:t>Aspad</w:t>
            </w:r>
            <w:proofErr w:type="spellEnd"/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 e JAM.</w:t>
            </w:r>
          </w:p>
        </w:tc>
        <w:tc>
          <w:tcPr>
            <w:tcW w:w="1412" w:type="dxa"/>
          </w:tcPr>
          <w:p w14:paraId="0D6F0C6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50.000,00</w:t>
            </w:r>
          </w:p>
        </w:tc>
      </w:tr>
      <w:tr w:rsidR="00303F5D" w:rsidRPr="00303F5D" w14:paraId="62C8E943" w14:textId="77777777" w:rsidTr="0036710E">
        <w:tc>
          <w:tcPr>
            <w:tcW w:w="6663" w:type="dxa"/>
          </w:tcPr>
          <w:p w14:paraId="48EB94C3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Investimento a Santa Casa de Misericórdia para aquisição de 30 poltronas (acompanhantes) para substituição de cadeiras plásticas ou simples de 4 pernas). </w:t>
            </w:r>
          </w:p>
        </w:tc>
        <w:tc>
          <w:tcPr>
            <w:tcW w:w="2126" w:type="dxa"/>
          </w:tcPr>
          <w:p w14:paraId="10B6C6F2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EFAFE0A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Saúde</w:t>
            </w:r>
          </w:p>
        </w:tc>
        <w:tc>
          <w:tcPr>
            <w:tcW w:w="1412" w:type="dxa"/>
          </w:tcPr>
          <w:p w14:paraId="0DF0B475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647926A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25.000,00</w:t>
            </w:r>
          </w:p>
        </w:tc>
      </w:tr>
      <w:tr w:rsidR="00303F5D" w:rsidRPr="00303F5D" w14:paraId="79A6AFF2" w14:textId="77777777" w:rsidTr="0036710E">
        <w:tc>
          <w:tcPr>
            <w:tcW w:w="6663" w:type="dxa"/>
          </w:tcPr>
          <w:p w14:paraId="50A999BD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Investimento a Santa Casa de Misericórdia para realização de cirurgia ortopédica devido a demanda de espera no hospital segurando leito de internação. </w:t>
            </w:r>
          </w:p>
        </w:tc>
        <w:tc>
          <w:tcPr>
            <w:tcW w:w="2126" w:type="dxa"/>
          </w:tcPr>
          <w:p w14:paraId="157BBECE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753A1D4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74164F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Saúde</w:t>
            </w:r>
          </w:p>
        </w:tc>
        <w:tc>
          <w:tcPr>
            <w:tcW w:w="1412" w:type="dxa"/>
          </w:tcPr>
          <w:p w14:paraId="7688BBCC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6997EE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100.000,00</w:t>
            </w:r>
          </w:p>
        </w:tc>
      </w:tr>
      <w:tr w:rsidR="00303F5D" w:rsidRPr="00303F5D" w14:paraId="043AA0AD" w14:textId="77777777" w:rsidTr="0036710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AB8C822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E28582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Total R$ </w:t>
            </w:r>
          </w:p>
        </w:tc>
        <w:tc>
          <w:tcPr>
            <w:tcW w:w="1412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2628BF2B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375.094,43</w:t>
            </w:r>
          </w:p>
        </w:tc>
      </w:tr>
    </w:tbl>
    <w:p w14:paraId="5832CE55" w14:textId="77777777" w:rsidR="00A469BB" w:rsidRPr="00303F5D" w:rsidRDefault="00A469BB" w:rsidP="00A469B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02289A4" w14:textId="77777777" w:rsidR="00A469BB" w:rsidRPr="00303F5D" w:rsidRDefault="00A469BB" w:rsidP="00A469BB">
      <w:pPr>
        <w:pStyle w:val="PargrafodaLista"/>
        <w:numPr>
          <w:ilvl w:val="0"/>
          <w:numId w:val="6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303F5D">
        <w:rPr>
          <w:rFonts w:ascii="Arial" w:hAnsi="Arial" w:cs="Arial"/>
          <w:b/>
          <w:sz w:val="22"/>
          <w:szCs w:val="22"/>
        </w:rPr>
        <w:t xml:space="preserve">Investimento Política Cultural e Educacional. </w:t>
      </w: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6096"/>
        <w:gridCol w:w="2687"/>
        <w:gridCol w:w="1418"/>
      </w:tblGrid>
      <w:tr w:rsidR="00303F5D" w:rsidRPr="00303F5D" w14:paraId="77B1D559" w14:textId="77777777" w:rsidTr="0036710E">
        <w:tc>
          <w:tcPr>
            <w:tcW w:w="6096" w:type="dxa"/>
            <w:shd w:val="clear" w:color="auto" w:fill="BFBFBF" w:themeFill="background1" w:themeFillShade="BF"/>
          </w:tcPr>
          <w:p w14:paraId="38072E9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Atividade</w:t>
            </w:r>
          </w:p>
        </w:tc>
        <w:tc>
          <w:tcPr>
            <w:tcW w:w="2687" w:type="dxa"/>
            <w:shd w:val="clear" w:color="auto" w:fill="BFBFBF" w:themeFill="background1" w:themeFillShade="BF"/>
          </w:tcPr>
          <w:p w14:paraId="06936B2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Secretaria / Órgão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60820976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Valor R$</w:t>
            </w:r>
          </w:p>
        </w:tc>
      </w:tr>
      <w:tr w:rsidR="00303F5D" w:rsidRPr="00303F5D" w14:paraId="4D136411" w14:textId="77777777" w:rsidTr="0036710E">
        <w:tc>
          <w:tcPr>
            <w:tcW w:w="6096" w:type="dxa"/>
          </w:tcPr>
          <w:p w14:paraId="7C529D3B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Difusão da Arte e Cultura da Capoeira – Calendário da liga de Capoeira de Jacareí.</w:t>
            </w:r>
          </w:p>
        </w:tc>
        <w:tc>
          <w:tcPr>
            <w:tcW w:w="2687" w:type="dxa"/>
          </w:tcPr>
          <w:p w14:paraId="0866E1D7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03F5D">
              <w:rPr>
                <w:rFonts w:ascii="Arial" w:hAnsi="Arial" w:cs="Arial"/>
                <w:b/>
                <w:sz w:val="20"/>
                <w:szCs w:val="20"/>
              </w:rPr>
              <w:t>Fundação Cultural de Jacarehy/ Liga da Capoeira</w:t>
            </w:r>
          </w:p>
        </w:tc>
        <w:tc>
          <w:tcPr>
            <w:tcW w:w="1418" w:type="dxa"/>
          </w:tcPr>
          <w:p w14:paraId="6DF29CE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79C1FB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198B4A42" w14:textId="77777777" w:rsidTr="0036710E">
        <w:tc>
          <w:tcPr>
            <w:tcW w:w="6096" w:type="dxa"/>
          </w:tcPr>
          <w:p w14:paraId="7BF2CE9E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Difusão da Arte e Cultura da Capoeira aulas e oficinas nas Escolas Municipais – período integral (caso não haja em 7 unidades de ensino municipal). Atendimento lei federal </w:t>
            </w:r>
          </w:p>
        </w:tc>
        <w:tc>
          <w:tcPr>
            <w:tcW w:w="2687" w:type="dxa"/>
          </w:tcPr>
          <w:p w14:paraId="2CED799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5D4E06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Educação/ Liga da Capoeira</w:t>
            </w:r>
          </w:p>
        </w:tc>
        <w:tc>
          <w:tcPr>
            <w:tcW w:w="1418" w:type="dxa"/>
          </w:tcPr>
          <w:p w14:paraId="6F87054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E38C5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1179772E" w14:textId="77777777" w:rsidTr="0036710E">
        <w:tc>
          <w:tcPr>
            <w:tcW w:w="6096" w:type="dxa"/>
          </w:tcPr>
          <w:p w14:paraId="0FAC945B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03F5D">
              <w:rPr>
                <w:rFonts w:ascii="Arial" w:hAnsi="Arial" w:cs="Arial"/>
                <w:sz w:val="22"/>
                <w:szCs w:val="22"/>
              </w:rPr>
              <w:t>Oficinas  Culturais</w:t>
            </w:r>
            <w:proofErr w:type="gramEnd"/>
            <w:r w:rsidRPr="00303F5D">
              <w:rPr>
                <w:rFonts w:ascii="Arial" w:hAnsi="Arial" w:cs="Arial"/>
                <w:sz w:val="22"/>
                <w:szCs w:val="22"/>
              </w:rPr>
              <w:t xml:space="preserve"> nos espaços comunitários dos bairros Primeiro de Maio, Igarapés, Veraneio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Ijau</w:t>
            </w:r>
            <w:proofErr w:type="spellEnd"/>
            <w:r w:rsidRPr="00303F5D">
              <w:rPr>
                <w:rFonts w:ascii="Arial" w:hAnsi="Arial" w:cs="Arial"/>
                <w:sz w:val="22"/>
                <w:szCs w:val="22"/>
              </w:rPr>
              <w:t xml:space="preserve">, Pagador de Andrade , Santo Antônio do Boa Vista e Pedramar. </w:t>
            </w:r>
          </w:p>
        </w:tc>
        <w:tc>
          <w:tcPr>
            <w:tcW w:w="2687" w:type="dxa"/>
          </w:tcPr>
          <w:p w14:paraId="6AC41A62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350BB4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Fundação Cultural de Jacarehy</w:t>
            </w:r>
          </w:p>
        </w:tc>
        <w:tc>
          <w:tcPr>
            <w:tcW w:w="1418" w:type="dxa"/>
          </w:tcPr>
          <w:p w14:paraId="0E0EB3AA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50F27D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3FCCDBC6" w14:textId="77777777" w:rsidTr="0036710E">
        <w:tc>
          <w:tcPr>
            <w:tcW w:w="6096" w:type="dxa"/>
          </w:tcPr>
          <w:p w14:paraId="7BDDCB3E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Carnaval 2020 – Apoio a eventos das Escolas de Samba – Liga.</w:t>
            </w:r>
          </w:p>
        </w:tc>
        <w:tc>
          <w:tcPr>
            <w:tcW w:w="2687" w:type="dxa"/>
          </w:tcPr>
          <w:p w14:paraId="06CAF7D2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Fundação Cultural de Jacarehy</w:t>
            </w:r>
          </w:p>
        </w:tc>
        <w:tc>
          <w:tcPr>
            <w:tcW w:w="1418" w:type="dxa"/>
          </w:tcPr>
          <w:p w14:paraId="3391F527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13.000,00</w:t>
            </w:r>
          </w:p>
          <w:p w14:paraId="0176A60C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03F5D" w:rsidRPr="00303F5D" w14:paraId="257C433F" w14:textId="77777777" w:rsidTr="0036710E">
        <w:tc>
          <w:tcPr>
            <w:tcW w:w="6096" w:type="dxa"/>
          </w:tcPr>
          <w:p w14:paraId="3118045D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</w:t>
            </w:r>
            <w:proofErr w:type="gramStart"/>
            <w:r w:rsidRPr="00303F5D">
              <w:rPr>
                <w:rFonts w:ascii="Arial" w:hAnsi="Arial" w:cs="Arial"/>
                <w:sz w:val="22"/>
                <w:szCs w:val="22"/>
              </w:rPr>
              <w:t>para  inicialização</w:t>
            </w:r>
            <w:proofErr w:type="gramEnd"/>
            <w:r w:rsidRPr="00303F5D">
              <w:rPr>
                <w:rFonts w:ascii="Arial" w:hAnsi="Arial" w:cs="Arial"/>
                <w:sz w:val="22"/>
                <w:szCs w:val="22"/>
              </w:rPr>
              <w:t xml:space="preserve"> de construção ou oficinas de projeto social da Escola de Samba Estrela Cadente – Sede Nova.</w:t>
            </w:r>
          </w:p>
        </w:tc>
        <w:tc>
          <w:tcPr>
            <w:tcW w:w="2687" w:type="dxa"/>
          </w:tcPr>
          <w:p w14:paraId="016C2307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 Fundação Cultural de Jacarehy/ Escola de Samba Estrela Cadente</w:t>
            </w:r>
          </w:p>
        </w:tc>
        <w:tc>
          <w:tcPr>
            <w:tcW w:w="1418" w:type="dxa"/>
          </w:tcPr>
          <w:p w14:paraId="2C8882B6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0B3851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7E70E1CA" w14:textId="77777777" w:rsidTr="0036710E">
        <w:tc>
          <w:tcPr>
            <w:tcW w:w="6096" w:type="dxa"/>
          </w:tcPr>
          <w:p w14:paraId="2B2C927B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Artes Cênicas – Teatro Religioso dos Jovens da Paróquia Santíssima Trindade no Parque da Cidade.</w:t>
            </w:r>
          </w:p>
        </w:tc>
        <w:tc>
          <w:tcPr>
            <w:tcW w:w="2687" w:type="dxa"/>
          </w:tcPr>
          <w:p w14:paraId="67FC388F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12AD2A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Fundação Cultural de Jacarehy</w:t>
            </w:r>
          </w:p>
        </w:tc>
        <w:tc>
          <w:tcPr>
            <w:tcW w:w="1418" w:type="dxa"/>
          </w:tcPr>
          <w:p w14:paraId="3189F2E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398A07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18.000,00</w:t>
            </w:r>
          </w:p>
        </w:tc>
      </w:tr>
      <w:tr w:rsidR="00303F5D" w:rsidRPr="00303F5D" w14:paraId="5AF0BB90" w14:textId="77777777" w:rsidTr="0036710E">
        <w:tc>
          <w:tcPr>
            <w:tcW w:w="6096" w:type="dxa"/>
          </w:tcPr>
          <w:p w14:paraId="4B930BE0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Fomento para continuidade do Coral Jovem de Jacarehy. </w:t>
            </w:r>
          </w:p>
        </w:tc>
        <w:tc>
          <w:tcPr>
            <w:tcW w:w="2687" w:type="dxa"/>
          </w:tcPr>
          <w:p w14:paraId="633B7633" w14:textId="77777777" w:rsidR="00A469BB" w:rsidRPr="00303F5D" w:rsidRDefault="00A469BB" w:rsidP="0036710E">
            <w:pPr>
              <w:rPr>
                <w:rFonts w:ascii="Arial" w:hAnsi="Arial" w:cs="Arial"/>
                <w:sz w:val="20"/>
                <w:szCs w:val="20"/>
              </w:rPr>
            </w:pPr>
            <w:r w:rsidRPr="00303F5D">
              <w:rPr>
                <w:rFonts w:ascii="Arial" w:hAnsi="Arial" w:cs="Arial"/>
                <w:b/>
                <w:sz w:val="20"/>
                <w:szCs w:val="20"/>
              </w:rPr>
              <w:t>Fundação Cultural de Jacarehy/ Rodrigo Rangel</w:t>
            </w:r>
          </w:p>
        </w:tc>
        <w:tc>
          <w:tcPr>
            <w:tcW w:w="1418" w:type="dxa"/>
          </w:tcPr>
          <w:p w14:paraId="7B327CF5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20.000,00</w:t>
            </w:r>
          </w:p>
        </w:tc>
      </w:tr>
      <w:tr w:rsidR="00303F5D" w:rsidRPr="00303F5D" w14:paraId="15C48089" w14:textId="77777777" w:rsidTr="0036710E">
        <w:tc>
          <w:tcPr>
            <w:tcW w:w="6096" w:type="dxa"/>
          </w:tcPr>
          <w:p w14:paraId="60586731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Apoio a difusão do Áudio Visual oficina de Cinema - Sala Mário Lago, incentivo ao Cineclube nas </w:t>
            </w:r>
            <w:proofErr w:type="gramStart"/>
            <w:r w:rsidRPr="00303F5D">
              <w:rPr>
                <w:rFonts w:ascii="Arial" w:hAnsi="Arial" w:cs="Arial"/>
                <w:sz w:val="22"/>
                <w:szCs w:val="22"/>
              </w:rPr>
              <w:t>quintas- feiras</w:t>
            </w:r>
            <w:proofErr w:type="gramEnd"/>
            <w:r w:rsidRPr="00303F5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2687" w:type="dxa"/>
          </w:tcPr>
          <w:p w14:paraId="3A7BA183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Fundação Cultural de Jacarehy</w:t>
            </w:r>
          </w:p>
        </w:tc>
        <w:tc>
          <w:tcPr>
            <w:tcW w:w="1418" w:type="dxa"/>
          </w:tcPr>
          <w:p w14:paraId="33EFE8D8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 6.000,00</w:t>
            </w:r>
          </w:p>
        </w:tc>
      </w:tr>
      <w:tr w:rsidR="00303F5D" w:rsidRPr="00303F5D" w14:paraId="22A35E4E" w14:textId="77777777" w:rsidTr="0036710E">
        <w:tc>
          <w:tcPr>
            <w:tcW w:w="6096" w:type="dxa"/>
          </w:tcPr>
          <w:p w14:paraId="2E83C7FC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Apoio a Feira Artesanal Central – Pátio dos Trilhos </w:t>
            </w:r>
          </w:p>
        </w:tc>
        <w:tc>
          <w:tcPr>
            <w:tcW w:w="2687" w:type="dxa"/>
          </w:tcPr>
          <w:p w14:paraId="109BDB94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Fundação Cultural de Jacarehy</w:t>
            </w:r>
          </w:p>
        </w:tc>
        <w:tc>
          <w:tcPr>
            <w:tcW w:w="1418" w:type="dxa"/>
          </w:tcPr>
          <w:p w14:paraId="464365C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5.000,00</w:t>
            </w:r>
          </w:p>
        </w:tc>
      </w:tr>
    </w:tbl>
    <w:p w14:paraId="70658ADC" w14:textId="77777777" w:rsidR="00A469BB" w:rsidRPr="00303F5D" w:rsidRDefault="00A469BB" w:rsidP="00A469BB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606FCF81" w14:textId="77777777" w:rsidR="00A469BB" w:rsidRPr="00303F5D" w:rsidRDefault="00A469BB" w:rsidP="00A469BB">
      <w:pPr>
        <w:pStyle w:val="PargrafodaLista"/>
        <w:numPr>
          <w:ilvl w:val="0"/>
          <w:numId w:val="6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303F5D">
        <w:rPr>
          <w:rFonts w:ascii="Arial" w:hAnsi="Arial" w:cs="Arial"/>
          <w:b/>
          <w:sz w:val="22"/>
          <w:szCs w:val="22"/>
        </w:rPr>
        <w:t>Investimento: Revitalização Equipamento Públicos de Uso Comunitário.</w:t>
      </w: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6096"/>
        <w:gridCol w:w="2268"/>
        <w:gridCol w:w="1837"/>
      </w:tblGrid>
      <w:tr w:rsidR="00303F5D" w:rsidRPr="00303F5D" w14:paraId="32779EEB" w14:textId="77777777" w:rsidTr="0036710E">
        <w:tc>
          <w:tcPr>
            <w:tcW w:w="6096" w:type="dxa"/>
            <w:shd w:val="clear" w:color="auto" w:fill="BFBFBF" w:themeFill="background1" w:themeFillShade="BF"/>
          </w:tcPr>
          <w:p w14:paraId="3C785FC1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Atividade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0FE4B6C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Secretaria 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66A0660B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Valor R$</w:t>
            </w:r>
          </w:p>
        </w:tc>
      </w:tr>
      <w:tr w:rsidR="00303F5D" w:rsidRPr="00303F5D" w14:paraId="1366E55D" w14:textId="77777777" w:rsidTr="0036710E">
        <w:tc>
          <w:tcPr>
            <w:tcW w:w="6096" w:type="dxa"/>
          </w:tcPr>
          <w:p w14:paraId="32187EEE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Revitalização incluindo a troca do concreto, cerca no </w:t>
            </w:r>
            <w:proofErr w:type="gramStart"/>
            <w:r w:rsidRPr="00303F5D">
              <w:rPr>
                <w:rFonts w:ascii="Arial" w:hAnsi="Arial" w:cs="Arial"/>
                <w:sz w:val="22"/>
                <w:szCs w:val="22"/>
              </w:rPr>
              <w:t>playground  da</w:t>
            </w:r>
            <w:proofErr w:type="gramEnd"/>
            <w:r w:rsidRPr="00303F5D">
              <w:rPr>
                <w:rFonts w:ascii="Arial" w:hAnsi="Arial" w:cs="Arial"/>
                <w:sz w:val="22"/>
                <w:szCs w:val="22"/>
              </w:rPr>
              <w:t xml:space="preserve"> Praça Santa Branca Jardim Emília. </w:t>
            </w:r>
          </w:p>
        </w:tc>
        <w:tc>
          <w:tcPr>
            <w:tcW w:w="2268" w:type="dxa"/>
          </w:tcPr>
          <w:p w14:paraId="70CA36F7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AB9F03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Meio Ambiente </w:t>
            </w:r>
          </w:p>
        </w:tc>
        <w:tc>
          <w:tcPr>
            <w:tcW w:w="1837" w:type="dxa"/>
          </w:tcPr>
          <w:p w14:paraId="0B00048B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BB02CB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9.000,00</w:t>
            </w:r>
          </w:p>
        </w:tc>
      </w:tr>
      <w:tr w:rsidR="00303F5D" w:rsidRPr="00303F5D" w14:paraId="3CADE1EE" w14:textId="77777777" w:rsidTr="0036710E">
        <w:tc>
          <w:tcPr>
            <w:tcW w:w="6096" w:type="dxa"/>
          </w:tcPr>
          <w:p w14:paraId="6D79DC6D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 Revitalização e manutenção da Praça Kennedy – Jardim Flórida para termo de cuidado a Associação dos Moradores. </w:t>
            </w:r>
          </w:p>
        </w:tc>
        <w:tc>
          <w:tcPr>
            <w:tcW w:w="2268" w:type="dxa"/>
          </w:tcPr>
          <w:p w14:paraId="770A31EA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D29C2A3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Meio Ambiente/ Associação</w:t>
            </w:r>
          </w:p>
        </w:tc>
        <w:tc>
          <w:tcPr>
            <w:tcW w:w="1837" w:type="dxa"/>
          </w:tcPr>
          <w:p w14:paraId="261CBEF5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7D68B61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9.000,00</w:t>
            </w:r>
          </w:p>
        </w:tc>
      </w:tr>
      <w:tr w:rsidR="00303F5D" w:rsidRPr="00303F5D" w14:paraId="576ED599" w14:textId="77777777" w:rsidTr="0036710E">
        <w:tc>
          <w:tcPr>
            <w:tcW w:w="6096" w:type="dxa"/>
          </w:tcPr>
          <w:p w14:paraId="75C12B31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 Revitalização da Rotatória Cônego Borges com o Busto – AV. São João / Rua Santa Helena – São João.</w:t>
            </w:r>
          </w:p>
        </w:tc>
        <w:tc>
          <w:tcPr>
            <w:tcW w:w="2268" w:type="dxa"/>
          </w:tcPr>
          <w:p w14:paraId="0EA2FECD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15A5AA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Meio Ambiente/ Paróquia São João</w:t>
            </w:r>
          </w:p>
        </w:tc>
        <w:tc>
          <w:tcPr>
            <w:tcW w:w="1837" w:type="dxa"/>
          </w:tcPr>
          <w:p w14:paraId="3F811E2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13.000,00</w:t>
            </w:r>
          </w:p>
        </w:tc>
      </w:tr>
      <w:tr w:rsidR="00303F5D" w:rsidRPr="00303F5D" w14:paraId="56CF5F59" w14:textId="77777777" w:rsidTr="0036710E">
        <w:tc>
          <w:tcPr>
            <w:tcW w:w="6096" w:type="dxa"/>
          </w:tcPr>
          <w:p w14:paraId="52052C17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lastRenderedPageBreak/>
              <w:t>Incentivo a Fomento da Cooperativa do trabalho já existente há 3 anos Região Leste – Paraíso e Adjacências dos moradores/ desempregados para efetivação de Catadores de materiais Recicláveis – Paróquia Nossa Sra. Paraíso.</w:t>
            </w:r>
          </w:p>
        </w:tc>
        <w:tc>
          <w:tcPr>
            <w:tcW w:w="2268" w:type="dxa"/>
          </w:tcPr>
          <w:p w14:paraId="2B796292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C74A50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Meio Ambiente</w:t>
            </w:r>
          </w:p>
        </w:tc>
        <w:tc>
          <w:tcPr>
            <w:tcW w:w="1837" w:type="dxa"/>
          </w:tcPr>
          <w:p w14:paraId="7A7ABFA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16FC06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20.000,00</w:t>
            </w:r>
          </w:p>
        </w:tc>
      </w:tr>
    </w:tbl>
    <w:p w14:paraId="6C89CC1F" w14:textId="77777777" w:rsidR="00A469BB" w:rsidRPr="00303F5D" w:rsidRDefault="00A469BB" w:rsidP="00A469BB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7D68A596" w14:textId="77777777" w:rsidR="00A469BB" w:rsidRPr="00303F5D" w:rsidRDefault="00A469BB" w:rsidP="00A469BB">
      <w:pPr>
        <w:pStyle w:val="PargrafodaLista"/>
        <w:numPr>
          <w:ilvl w:val="0"/>
          <w:numId w:val="6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303F5D">
        <w:rPr>
          <w:rFonts w:ascii="Arial" w:hAnsi="Arial" w:cs="Arial"/>
          <w:b/>
          <w:sz w:val="22"/>
          <w:szCs w:val="22"/>
        </w:rPr>
        <w:t>Investimento Ações de projetos Sociais e Esportivos.</w:t>
      </w:r>
    </w:p>
    <w:tbl>
      <w:tblPr>
        <w:tblStyle w:val="Tabelacomgrade"/>
        <w:tblW w:w="0" w:type="auto"/>
        <w:tblInd w:w="-714" w:type="dxa"/>
        <w:tblLook w:val="04A0" w:firstRow="1" w:lastRow="0" w:firstColumn="1" w:lastColumn="0" w:noHBand="0" w:noVBand="1"/>
      </w:tblPr>
      <w:tblGrid>
        <w:gridCol w:w="6096"/>
        <w:gridCol w:w="2268"/>
        <w:gridCol w:w="1837"/>
      </w:tblGrid>
      <w:tr w:rsidR="00303F5D" w:rsidRPr="00303F5D" w14:paraId="0AEAE6AE" w14:textId="77777777" w:rsidTr="0036710E">
        <w:tc>
          <w:tcPr>
            <w:tcW w:w="6096" w:type="dxa"/>
            <w:shd w:val="clear" w:color="auto" w:fill="BFBFBF" w:themeFill="background1" w:themeFillShade="BF"/>
          </w:tcPr>
          <w:p w14:paraId="32A57416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Atividade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10634EE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Secretaria 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4CD7B942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Valor R$</w:t>
            </w:r>
          </w:p>
        </w:tc>
      </w:tr>
      <w:tr w:rsidR="00303F5D" w:rsidRPr="00303F5D" w14:paraId="74D40593" w14:textId="77777777" w:rsidTr="0036710E">
        <w:tc>
          <w:tcPr>
            <w:tcW w:w="6096" w:type="dxa"/>
          </w:tcPr>
          <w:p w14:paraId="70A0628C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inclusão de projetos social a crianças, adolescentes - Obra Social Paulo Graça – fortalecer socialmente aos atletas do Judô. </w:t>
            </w:r>
          </w:p>
        </w:tc>
        <w:tc>
          <w:tcPr>
            <w:tcW w:w="2268" w:type="dxa"/>
          </w:tcPr>
          <w:p w14:paraId="53F17DAF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Governo / Entidade Paulo Graça</w:t>
            </w:r>
          </w:p>
          <w:p w14:paraId="726F80E8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7" w:type="dxa"/>
          </w:tcPr>
          <w:p w14:paraId="3AB1386C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CE4FB1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8.000,00</w:t>
            </w:r>
          </w:p>
        </w:tc>
      </w:tr>
      <w:tr w:rsidR="00303F5D" w:rsidRPr="00303F5D" w14:paraId="3D371F8C" w14:textId="77777777" w:rsidTr="0036710E">
        <w:tc>
          <w:tcPr>
            <w:tcW w:w="6096" w:type="dxa"/>
          </w:tcPr>
          <w:p w14:paraId="04E6D529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projeto social para adolescentes e sua família – Entidade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Fanuel</w:t>
            </w:r>
            <w:proofErr w:type="spellEnd"/>
            <w:r w:rsidRPr="00303F5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268C4A02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Governo / Entidade</w:t>
            </w:r>
          </w:p>
        </w:tc>
        <w:tc>
          <w:tcPr>
            <w:tcW w:w="1837" w:type="dxa"/>
          </w:tcPr>
          <w:p w14:paraId="6EFFE678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398F3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589F8B32" w14:textId="77777777" w:rsidTr="0036710E">
        <w:tc>
          <w:tcPr>
            <w:tcW w:w="6096" w:type="dxa"/>
          </w:tcPr>
          <w:p w14:paraId="06C2020C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Incentivo a projeto social a crianças, adolescentes e sua família – Entidade Guri na Roça</w:t>
            </w:r>
          </w:p>
        </w:tc>
        <w:tc>
          <w:tcPr>
            <w:tcW w:w="2268" w:type="dxa"/>
          </w:tcPr>
          <w:p w14:paraId="5BD54513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Governo / Entidade</w:t>
            </w:r>
          </w:p>
        </w:tc>
        <w:tc>
          <w:tcPr>
            <w:tcW w:w="1837" w:type="dxa"/>
          </w:tcPr>
          <w:p w14:paraId="1FC7C50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DDFF7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8.000,00</w:t>
            </w:r>
          </w:p>
        </w:tc>
      </w:tr>
      <w:tr w:rsidR="00303F5D" w:rsidRPr="00303F5D" w14:paraId="63C559AF" w14:textId="77777777" w:rsidTr="0036710E">
        <w:tc>
          <w:tcPr>
            <w:tcW w:w="6096" w:type="dxa"/>
          </w:tcPr>
          <w:p w14:paraId="7BABD1C1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Parceria com a Liga de Futebol para o campeonato feminino de futebol nas fases e grupos existentes. </w:t>
            </w:r>
          </w:p>
        </w:tc>
        <w:tc>
          <w:tcPr>
            <w:tcW w:w="2268" w:type="dxa"/>
          </w:tcPr>
          <w:p w14:paraId="099ADC17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Esporte e Lazer / Liga do Futebol</w:t>
            </w:r>
          </w:p>
        </w:tc>
        <w:tc>
          <w:tcPr>
            <w:tcW w:w="1837" w:type="dxa"/>
          </w:tcPr>
          <w:p w14:paraId="14FA2551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76486D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12.000,00</w:t>
            </w:r>
          </w:p>
        </w:tc>
      </w:tr>
      <w:tr w:rsidR="00303F5D" w:rsidRPr="00303F5D" w14:paraId="6777FE34" w14:textId="77777777" w:rsidTr="0036710E">
        <w:tc>
          <w:tcPr>
            <w:tcW w:w="6096" w:type="dxa"/>
          </w:tcPr>
          <w:p w14:paraId="250E717B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Investimento para a Nova Sede da Casa da Alegria Doutores Coloridos. </w:t>
            </w:r>
          </w:p>
        </w:tc>
        <w:tc>
          <w:tcPr>
            <w:tcW w:w="2268" w:type="dxa"/>
          </w:tcPr>
          <w:p w14:paraId="36244C88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Governo / Entidade Doutores Coloridos</w:t>
            </w:r>
          </w:p>
        </w:tc>
        <w:tc>
          <w:tcPr>
            <w:tcW w:w="1837" w:type="dxa"/>
          </w:tcPr>
          <w:p w14:paraId="2998D6DF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20.000,00</w:t>
            </w:r>
          </w:p>
        </w:tc>
      </w:tr>
      <w:tr w:rsidR="00303F5D" w:rsidRPr="00303F5D" w14:paraId="0CAE48D8" w14:textId="77777777" w:rsidTr="0036710E">
        <w:tc>
          <w:tcPr>
            <w:tcW w:w="6096" w:type="dxa"/>
          </w:tcPr>
          <w:p w14:paraId="015FFEE4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projeto social ao atendimento a pessoa com deficiência. </w:t>
            </w:r>
            <w:proofErr w:type="gramStart"/>
            <w:r w:rsidRPr="00303F5D">
              <w:rPr>
                <w:rFonts w:ascii="Arial" w:hAnsi="Arial" w:cs="Arial"/>
                <w:sz w:val="22"/>
                <w:szCs w:val="22"/>
              </w:rPr>
              <w:t xml:space="preserve">Entidade  </w:t>
            </w:r>
            <w:proofErr w:type="spellStart"/>
            <w:r w:rsidRPr="00303F5D">
              <w:rPr>
                <w:rFonts w:ascii="Arial" w:hAnsi="Arial" w:cs="Arial"/>
                <w:sz w:val="22"/>
                <w:szCs w:val="22"/>
              </w:rPr>
              <w:t>Apajac</w:t>
            </w:r>
            <w:proofErr w:type="spellEnd"/>
            <w:proofErr w:type="gramEnd"/>
          </w:p>
        </w:tc>
        <w:tc>
          <w:tcPr>
            <w:tcW w:w="2268" w:type="dxa"/>
          </w:tcPr>
          <w:p w14:paraId="5AC216D1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62F22D49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FC03B42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8.000,00</w:t>
            </w:r>
          </w:p>
        </w:tc>
      </w:tr>
      <w:tr w:rsidR="00303F5D" w:rsidRPr="00303F5D" w14:paraId="5699905F" w14:textId="77777777" w:rsidTr="0036710E">
        <w:tc>
          <w:tcPr>
            <w:tcW w:w="6096" w:type="dxa"/>
          </w:tcPr>
          <w:p w14:paraId="152D2F4F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Incentivo a instituição de acolhimento ao Idoso – Entidade Asilo Amor e Caridade.</w:t>
            </w:r>
          </w:p>
        </w:tc>
        <w:tc>
          <w:tcPr>
            <w:tcW w:w="2268" w:type="dxa"/>
          </w:tcPr>
          <w:p w14:paraId="017C9CF4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249DF96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75F08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3D376E28" w14:textId="77777777" w:rsidTr="0036710E">
        <w:tc>
          <w:tcPr>
            <w:tcW w:w="6096" w:type="dxa"/>
          </w:tcPr>
          <w:p w14:paraId="5C447183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instituição de acolhimento ao Idoso – Entidade Asilo das Acácias </w:t>
            </w:r>
          </w:p>
        </w:tc>
        <w:tc>
          <w:tcPr>
            <w:tcW w:w="2268" w:type="dxa"/>
          </w:tcPr>
          <w:p w14:paraId="48C3A919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153AFD40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123993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6A95C174" w14:textId="77777777" w:rsidTr="0036710E">
        <w:tc>
          <w:tcPr>
            <w:tcW w:w="6096" w:type="dxa"/>
          </w:tcPr>
          <w:p w14:paraId="1289BF63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Incentivo a instituição de acolhimento ao Idoso – Entidade Frederico Ozanam- SSVP</w:t>
            </w:r>
          </w:p>
        </w:tc>
        <w:tc>
          <w:tcPr>
            <w:tcW w:w="2268" w:type="dxa"/>
          </w:tcPr>
          <w:p w14:paraId="497FFE0C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4E41FE55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C6D2E7" w14:textId="77777777" w:rsidR="00A469BB" w:rsidRPr="00303F5D" w:rsidRDefault="00A469BB" w:rsidP="003671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568DC1FB" w14:textId="77777777" w:rsidTr="0036710E">
        <w:tc>
          <w:tcPr>
            <w:tcW w:w="6096" w:type="dxa"/>
          </w:tcPr>
          <w:p w14:paraId="0E2B81AB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projeto de ação para jovem aprendiz – Profissionalização – JAM </w:t>
            </w:r>
          </w:p>
        </w:tc>
        <w:tc>
          <w:tcPr>
            <w:tcW w:w="2268" w:type="dxa"/>
          </w:tcPr>
          <w:p w14:paraId="361A40A2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282E539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492E9C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575D8562" w14:textId="77777777" w:rsidTr="0036710E">
        <w:tc>
          <w:tcPr>
            <w:tcW w:w="6096" w:type="dxa"/>
          </w:tcPr>
          <w:p w14:paraId="17579393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Incentivo a projeto de ação Renda para jovem em conflito com a lei – Regresso Fundação CASA.</w:t>
            </w:r>
          </w:p>
        </w:tc>
        <w:tc>
          <w:tcPr>
            <w:tcW w:w="2268" w:type="dxa"/>
          </w:tcPr>
          <w:p w14:paraId="15C53CA1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4AB3B83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AFEE80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18.000,00</w:t>
            </w:r>
          </w:p>
        </w:tc>
      </w:tr>
      <w:tr w:rsidR="00303F5D" w:rsidRPr="00303F5D" w14:paraId="7A013845" w14:textId="77777777" w:rsidTr="0036710E">
        <w:tc>
          <w:tcPr>
            <w:tcW w:w="6096" w:type="dxa"/>
          </w:tcPr>
          <w:p w14:paraId="39D2D532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Incentivo a projeto social ao atendimento a gestante ”Em prol da Vida” –Casa Mãe- Pq. Califórnia.</w:t>
            </w:r>
          </w:p>
        </w:tc>
        <w:tc>
          <w:tcPr>
            <w:tcW w:w="2268" w:type="dxa"/>
          </w:tcPr>
          <w:p w14:paraId="6849BBC6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6FB5883F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38D99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8.000,00</w:t>
            </w:r>
          </w:p>
        </w:tc>
      </w:tr>
      <w:tr w:rsidR="00303F5D" w:rsidRPr="00303F5D" w14:paraId="45AC52DE" w14:textId="77777777" w:rsidTr="0036710E">
        <w:tc>
          <w:tcPr>
            <w:tcW w:w="6096" w:type="dxa"/>
          </w:tcPr>
          <w:p w14:paraId="1BD89FE9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Incentivo a projeto social ao atendimento a crianças 0 a 6 anos – Entidade Obra Social São José Irmãs carmelitas. </w:t>
            </w:r>
          </w:p>
        </w:tc>
        <w:tc>
          <w:tcPr>
            <w:tcW w:w="2268" w:type="dxa"/>
          </w:tcPr>
          <w:p w14:paraId="607B7666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7B7A0F3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A62A2A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15.000,00</w:t>
            </w:r>
          </w:p>
        </w:tc>
      </w:tr>
      <w:tr w:rsidR="00303F5D" w:rsidRPr="00303F5D" w14:paraId="781A7C2B" w14:textId="77777777" w:rsidTr="0036710E">
        <w:tc>
          <w:tcPr>
            <w:tcW w:w="6096" w:type="dxa"/>
          </w:tcPr>
          <w:p w14:paraId="7EF3DEAB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lastRenderedPageBreak/>
              <w:t>Incentivo a projeto social ao atendimento a crianças 0 a 6 anos – Cantinho da Providência – Sede Rua Ramira Cabral</w:t>
            </w:r>
          </w:p>
        </w:tc>
        <w:tc>
          <w:tcPr>
            <w:tcW w:w="2268" w:type="dxa"/>
          </w:tcPr>
          <w:p w14:paraId="6CB24605" w14:textId="77777777" w:rsidR="00A469BB" w:rsidRPr="00303F5D" w:rsidRDefault="00A469BB" w:rsidP="0036710E">
            <w:pPr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0E35306B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8F436D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15.000,00</w:t>
            </w:r>
          </w:p>
        </w:tc>
      </w:tr>
      <w:tr w:rsidR="00303F5D" w:rsidRPr="00303F5D" w14:paraId="42464879" w14:textId="77777777" w:rsidTr="0036710E">
        <w:tc>
          <w:tcPr>
            <w:tcW w:w="6096" w:type="dxa"/>
          </w:tcPr>
          <w:p w14:paraId="2B1A7A14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Formação e divulgação direito da Mulher – Entidade Espaço Mulher.</w:t>
            </w:r>
          </w:p>
        </w:tc>
        <w:tc>
          <w:tcPr>
            <w:tcW w:w="2268" w:type="dxa"/>
          </w:tcPr>
          <w:p w14:paraId="31CA1FDE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Assistência Social</w:t>
            </w:r>
          </w:p>
        </w:tc>
        <w:tc>
          <w:tcPr>
            <w:tcW w:w="1837" w:type="dxa"/>
          </w:tcPr>
          <w:p w14:paraId="32354FE1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8.000,00</w:t>
            </w:r>
          </w:p>
        </w:tc>
      </w:tr>
      <w:tr w:rsidR="00303F5D" w:rsidRPr="00303F5D" w14:paraId="3823B928" w14:textId="77777777" w:rsidTr="0036710E">
        <w:tc>
          <w:tcPr>
            <w:tcW w:w="6096" w:type="dxa"/>
          </w:tcPr>
          <w:p w14:paraId="1D572CB7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 xml:space="preserve">Investimento em capacitação e geração de renda empreendedorismo para a Juventude Estudante e desempregado – Formato descentralizado. </w:t>
            </w:r>
          </w:p>
        </w:tc>
        <w:tc>
          <w:tcPr>
            <w:tcW w:w="2268" w:type="dxa"/>
          </w:tcPr>
          <w:p w14:paraId="345B2B64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Desenvolvimento Econômico </w:t>
            </w:r>
          </w:p>
        </w:tc>
        <w:tc>
          <w:tcPr>
            <w:tcW w:w="1837" w:type="dxa"/>
          </w:tcPr>
          <w:p w14:paraId="289C7D0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7596B7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12.094,43</w:t>
            </w:r>
          </w:p>
        </w:tc>
      </w:tr>
      <w:tr w:rsidR="00303F5D" w:rsidRPr="00303F5D" w14:paraId="6A59FD3D" w14:textId="77777777" w:rsidTr="0036710E">
        <w:tc>
          <w:tcPr>
            <w:tcW w:w="6096" w:type="dxa"/>
          </w:tcPr>
          <w:p w14:paraId="4D8302BB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Investimento em capacitação e geração de renda empreendedorismo para a Mulheres apoio do grupo SEJA – Formato descentralizado.</w:t>
            </w:r>
          </w:p>
        </w:tc>
        <w:tc>
          <w:tcPr>
            <w:tcW w:w="2268" w:type="dxa"/>
          </w:tcPr>
          <w:p w14:paraId="360C998C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6B72FE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Desenvolvimento Econômico</w:t>
            </w:r>
          </w:p>
        </w:tc>
        <w:tc>
          <w:tcPr>
            <w:tcW w:w="1837" w:type="dxa"/>
          </w:tcPr>
          <w:p w14:paraId="612739A9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BFBDC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10.000,00</w:t>
            </w:r>
          </w:p>
        </w:tc>
      </w:tr>
      <w:tr w:rsidR="00303F5D" w:rsidRPr="00303F5D" w14:paraId="5FBB4407" w14:textId="77777777" w:rsidTr="0036710E">
        <w:tc>
          <w:tcPr>
            <w:tcW w:w="6096" w:type="dxa"/>
          </w:tcPr>
          <w:p w14:paraId="1954F098" w14:textId="77777777" w:rsidR="00A469BB" w:rsidRPr="00303F5D" w:rsidRDefault="00A469BB" w:rsidP="0036710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3F5D">
              <w:rPr>
                <w:rFonts w:ascii="Arial" w:hAnsi="Arial" w:cs="Arial"/>
                <w:sz w:val="22"/>
                <w:szCs w:val="22"/>
              </w:rPr>
              <w:t>Investimento em Equipamento em local Público para atendimento a Pessoa com Deficiência direcionado pelo Conselho Municipal da pessoa com Deficiência apontamento dos conselheiros da Sociedade Civil.</w:t>
            </w:r>
          </w:p>
        </w:tc>
        <w:tc>
          <w:tcPr>
            <w:tcW w:w="2268" w:type="dxa"/>
          </w:tcPr>
          <w:p w14:paraId="6A9EAC1E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3DDDE0" w14:textId="77777777" w:rsidR="00A469BB" w:rsidRPr="00303F5D" w:rsidRDefault="00A469BB" w:rsidP="003671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Desenvolvimento Econômico</w:t>
            </w:r>
          </w:p>
        </w:tc>
        <w:tc>
          <w:tcPr>
            <w:tcW w:w="1837" w:type="dxa"/>
          </w:tcPr>
          <w:p w14:paraId="3475D88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0194EE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30.000,00</w:t>
            </w:r>
          </w:p>
        </w:tc>
      </w:tr>
      <w:tr w:rsidR="00303F5D" w:rsidRPr="00303F5D" w14:paraId="10A15C88" w14:textId="77777777" w:rsidTr="0036710E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2E2DAB04" w14:textId="77777777" w:rsidR="00A469BB" w:rsidRPr="00303F5D" w:rsidRDefault="00A469BB" w:rsidP="0036710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069691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 xml:space="preserve">Total R$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7CCAF18B" w14:textId="77777777" w:rsidR="00A469BB" w:rsidRPr="00303F5D" w:rsidRDefault="00A469BB" w:rsidP="0036710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03F5D">
              <w:rPr>
                <w:rFonts w:ascii="Arial" w:hAnsi="Arial" w:cs="Arial"/>
                <w:b/>
                <w:sz w:val="22"/>
                <w:szCs w:val="22"/>
              </w:rPr>
              <w:t>375.094,43</w:t>
            </w:r>
          </w:p>
        </w:tc>
      </w:tr>
    </w:tbl>
    <w:p w14:paraId="19678AC6" w14:textId="77777777" w:rsidR="00A469BB" w:rsidRPr="00303F5D" w:rsidRDefault="00A469BB" w:rsidP="00A469B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D869B34" w14:textId="77777777" w:rsidR="00303F5D" w:rsidRPr="00303F5D" w:rsidRDefault="00303F5D" w:rsidP="00303F5D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Arial" w:hAnsi="Arial" w:cs="Arial"/>
        </w:rPr>
      </w:pPr>
    </w:p>
    <w:p w14:paraId="4FFCDAA1" w14:textId="033016AE" w:rsidR="00303F5D" w:rsidRPr="00303F5D" w:rsidRDefault="00303F5D" w:rsidP="00303F5D">
      <w:pPr>
        <w:pStyle w:val="NormalWeb"/>
        <w:spacing w:before="0" w:beforeAutospacing="0" w:after="0" w:afterAutospacing="0" w:line="360" w:lineRule="auto"/>
        <w:ind w:firstLine="2127"/>
        <w:jc w:val="both"/>
        <w:rPr>
          <w:rFonts w:ascii="Arial" w:hAnsi="Arial" w:cs="Arial"/>
        </w:rPr>
      </w:pPr>
      <w:r w:rsidRPr="00303F5D">
        <w:rPr>
          <w:rFonts w:ascii="Arial" w:hAnsi="Arial" w:cs="Arial"/>
        </w:rPr>
        <w:t>Ao aguardo de manifestação, subscrev</w:t>
      </w:r>
      <w:r w:rsidR="0024529D">
        <w:rPr>
          <w:rFonts w:ascii="Arial" w:hAnsi="Arial" w:cs="Arial"/>
        </w:rPr>
        <w:t>o.</w:t>
      </w:r>
    </w:p>
    <w:p w14:paraId="325C29EE" w14:textId="77777777" w:rsidR="00303F5D" w:rsidRPr="00303F5D" w:rsidRDefault="00303F5D" w:rsidP="00303F5D">
      <w:pPr>
        <w:spacing w:line="276" w:lineRule="auto"/>
        <w:jc w:val="both"/>
        <w:rPr>
          <w:rFonts w:ascii="Arial" w:hAnsi="Arial" w:cs="Arial"/>
        </w:rPr>
      </w:pPr>
    </w:p>
    <w:p w14:paraId="14C16854" w14:textId="77777777" w:rsidR="00303F5D" w:rsidRPr="00303F5D" w:rsidRDefault="00303F5D" w:rsidP="00303F5D">
      <w:pPr>
        <w:shd w:val="clear" w:color="auto" w:fill="FFFFFF"/>
        <w:tabs>
          <w:tab w:val="left" w:pos="2268"/>
        </w:tabs>
        <w:spacing w:line="276" w:lineRule="auto"/>
        <w:jc w:val="center"/>
        <w:rPr>
          <w:rFonts w:ascii="Arial" w:hAnsi="Arial" w:cs="Arial"/>
          <w:spacing w:val="2"/>
        </w:rPr>
      </w:pPr>
      <w:r w:rsidRPr="00303F5D">
        <w:rPr>
          <w:rFonts w:ascii="Arial" w:hAnsi="Arial" w:cs="Arial"/>
        </w:rPr>
        <w:t>Sala das sessões, 2 de dezembro de 2020.</w:t>
      </w:r>
    </w:p>
    <w:p w14:paraId="5ACC2253" w14:textId="77777777" w:rsidR="00303F5D" w:rsidRPr="00303F5D" w:rsidRDefault="00303F5D" w:rsidP="00303F5D">
      <w:pPr>
        <w:tabs>
          <w:tab w:val="left" w:pos="2552"/>
        </w:tabs>
        <w:spacing w:line="276" w:lineRule="auto"/>
        <w:jc w:val="both"/>
        <w:rPr>
          <w:rFonts w:ascii="Arial" w:hAnsi="Arial" w:cs="Arial"/>
        </w:rPr>
      </w:pPr>
    </w:p>
    <w:p w14:paraId="644DB2C0" w14:textId="77777777" w:rsidR="00303F5D" w:rsidRPr="00303F5D" w:rsidRDefault="00303F5D" w:rsidP="00303F5D">
      <w:pPr>
        <w:tabs>
          <w:tab w:val="left" w:pos="2552"/>
        </w:tabs>
        <w:spacing w:line="360" w:lineRule="auto"/>
        <w:jc w:val="both"/>
        <w:rPr>
          <w:rFonts w:ascii="Arial" w:hAnsi="Arial" w:cs="Arial"/>
        </w:rPr>
      </w:pPr>
    </w:p>
    <w:p w14:paraId="13CF5F79" w14:textId="77777777" w:rsidR="00303F5D" w:rsidRPr="00303F5D" w:rsidRDefault="00303F5D" w:rsidP="00303F5D">
      <w:pPr>
        <w:tabs>
          <w:tab w:val="left" w:pos="2552"/>
        </w:tabs>
        <w:spacing w:line="360" w:lineRule="auto"/>
        <w:jc w:val="center"/>
        <w:rPr>
          <w:rFonts w:ascii="Arial" w:hAnsi="Arial" w:cs="Arial"/>
          <w:b/>
        </w:rPr>
      </w:pPr>
      <w:r w:rsidRPr="00303F5D">
        <w:rPr>
          <w:rFonts w:ascii="Arial" w:hAnsi="Arial" w:cs="Arial"/>
          <w:b/>
        </w:rPr>
        <w:t>LUCIMAR PONCIANO</w:t>
      </w:r>
    </w:p>
    <w:p w14:paraId="158E51C4" w14:textId="4A5A7409" w:rsidR="00303F5D" w:rsidRPr="00303F5D" w:rsidRDefault="00FE0648" w:rsidP="00303F5D">
      <w:pPr>
        <w:tabs>
          <w:tab w:val="left" w:pos="2268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Vereadora – </w:t>
      </w:r>
      <w:bookmarkStart w:id="0" w:name="_GoBack"/>
      <w:bookmarkEnd w:id="0"/>
      <w:r w:rsidR="00303F5D" w:rsidRPr="00303F5D">
        <w:rPr>
          <w:rFonts w:ascii="Arial" w:hAnsi="Arial" w:cs="Arial"/>
        </w:rPr>
        <w:t>MDB</w:t>
      </w:r>
    </w:p>
    <w:p w14:paraId="5700BEA6" w14:textId="77777777" w:rsidR="00A469BB" w:rsidRPr="00303F5D" w:rsidRDefault="00A469BB" w:rsidP="00303F5D">
      <w:pPr>
        <w:spacing w:line="360" w:lineRule="auto"/>
        <w:rPr>
          <w:rFonts w:ascii="Arial" w:hAnsi="Arial" w:cs="Arial"/>
        </w:rPr>
      </w:pPr>
    </w:p>
    <w:sectPr w:rsidR="00A469BB" w:rsidRPr="00303F5D" w:rsidSect="001326BC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851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B0245" w14:textId="77777777" w:rsidR="00C009DE" w:rsidRDefault="00C009DE">
      <w:r>
        <w:separator/>
      </w:r>
    </w:p>
  </w:endnote>
  <w:endnote w:type="continuationSeparator" w:id="0">
    <w:p w14:paraId="31EDC8B2" w14:textId="77777777" w:rsidR="00C009DE" w:rsidRDefault="00C00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BE216" w14:textId="77777777"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97BA5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9077E" w14:textId="77777777" w:rsidR="00C009DE" w:rsidRDefault="00C009DE">
      <w:r>
        <w:separator/>
      </w:r>
    </w:p>
  </w:footnote>
  <w:footnote w:type="continuationSeparator" w:id="0">
    <w:p w14:paraId="132273D4" w14:textId="77777777" w:rsidR="00C009DE" w:rsidRDefault="00C00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678AB" w14:textId="4EA28A40"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6DA02284" w14:textId="348B3960"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7413A">
      <w:rPr>
        <w:rFonts w:ascii="Arial" w:hAnsi="Arial" w:cs="Arial"/>
        <w:b/>
        <w:sz w:val="20"/>
        <w:szCs w:val="20"/>
        <w:u w:val="single"/>
      </w:rPr>
      <w:t>1</w:t>
    </w:r>
    <w:r w:rsidR="00303F5D">
      <w:rPr>
        <w:rFonts w:ascii="Arial" w:hAnsi="Arial" w:cs="Arial"/>
        <w:b/>
        <w:sz w:val="20"/>
        <w:szCs w:val="20"/>
        <w:u w:val="single"/>
      </w:rPr>
      <w:t>72/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1A15D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9D63C0">
      <w:rPr>
        <w:rFonts w:ascii="Arial" w:hAnsi="Arial" w:cs="Arial"/>
        <w:b/>
        <w:sz w:val="20"/>
        <w:szCs w:val="20"/>
        <w:u w:val="single"/>
      </w:rPr>
      <w:t>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9D63C0">
      <w:rPr>
        <w:rFonts w:ascii="Arial" w:hAnsi="Arial" w:cs="Arial"/>
        <w:b/>
        <w:sz w:val="20"/>
        <w:szCs w:val="20"/>
        <w:u w:val="single"/>
      </w:rPr>
      <w:t>Vereador</w:t>
    </w:r>
    <w:r w:rsidR="00A5254B">
      <w:rPr>
        <w:rFonts w:ascii="Arial" w:hAnsi="Arial" w:cs="Arial"/>
        <w:b/>
        <w:sz w:val="20"/>
        <w:szCs w:val="20"/>
        <w:u w:val="single"/>
      </w:rPr>
      <w:t>a Lucimar Ponciano</w:t>
    </w:r>
    <w:r w:rsidR="009D63C0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E0648">
      <w:rPr>
        <w:rFonts w:ascii="Arial" w:hAnsi="Arial" w:cs="Arial"/>
        <w:b/>
        <w:noProof/>
        <w:sz w:val="20"/>
        <w:szCs w:val="20"/>
        <w:u w:val="single"/>
      </w:rPr>
      <w:t>7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E0648">
      <w:rPr>
        <w:rFonts w:ascii="Arial" w:hAnsi="Arial" w:cs="Arial"/>
        <w:b/>
        <w:noProof/>
        <w:sz w:val="20"/>
        <w:szCs w:val="20"/>
        <w:u w:val="single"/>
      </w:rPr>
      <w:t>8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80FE9B9" wp14:editId="35860D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90A87A" w14:textId="30C1FA0D" w:rsidR="00D2072E" w:rsidRPr="00EB04D6" w:rsidRDefault="00A7413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80FE9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Dl5QEAALUDAAAOAAAAZHJzL2Uyb0RvYy54bWysU9tu2zAMfR+wfxD0vtjxsKIw4hRdiw4D&#10;ugvQ7gMYWbaF2aJGKbGzrx8lx2m3vRV9EWheDg8P6c3VNPTioMkbtJVcr3IptFVYG9tW8sfj3btL&#10;KXwAW0OPVlfyqL282r59sxldqQvssK81CQaxvhxdJbsQXJllXnV6AL9Cpy0HG6QBAn9Sm9UEI6MP&#10;fVbk+UU2ItWOUGnv2Xs7B+U24TeNVuFb03gdRF9J5hbSS+ndxTfbbqBsCVxn1IkGvIDFAMZy0zPU&#10;LQQQezL/QQ1GEXpswkrhkGHTGKXTDDzNOv9nmocOnE6zsDjenWXyrwervh6+kzB1JQspLAy8okc9&#10;BfERJ1FEdUbnS056cJwWJnbzltOk3t2j+umFxZsObKuviXDsNNTMbh0rs2elM46PILvxC9bcBvYB&#10;E9DU0BClYzEEo/OWjufNRCqKnR/eF5c5RxSH1sVFznbsAOVS7MiHTxoHEY1KEi8+gcPh3oc5dUmJ&#10;vSzemb5nP5S9/cvBmNGTyEe+M/Mw7SbOjhPtsD7yGITzLfHts9Eh/ZZi5DuqpP+1B9JS9J8tSxGP&#10;bjFoMXaLAVZxaSWDFLN5E+bj3DsybcfIs9gWr1muxqRRnlicePJtJDFOdxyP7/l3ynr627Z/AAAA&#10;//8DAFBLAwQUAAYACAAAACEASX+74uAAAAALAQAADwAAAGRycy9kb3ducmV2LnhtbEyPwU7DMBBE&#10;70j8g7VI3KjdiIYkxKkqBCckRBoOHJ3YTazG6xC7bfh7lhMcd+ZpdqbcLm5kZzMH61HCeiWAGey8&#10;tthL+Ghe7jJgISrUavRoJHybANvq+qpUhfYXrM15H3tGIRgKJWGIcSo4D91gnAorPxkk7+BnpyKd&#10;c8/1rC4U7kaeCJFypyzSh0FN5mkw3XF/chJ2n1g/26+39r0+1LZpcoGv6VHK25tl9wgsmiX+wfBb&#10;n6pDRZ1af0Id2Cghe0gSQsm4FzSKiHyTroG1pGzyDHhV8v8bqh8AAAD//wMAUEsBAi0AFAAGAAgA&#10;AAAhALaDOJL+AAAA4QEAABMAAAAAAAAAAAAAAAAAAAAAAFtDb250ZW50X1R5cGVzXS54bWxQSwEC&#10;LQAUAAYACAAAACEAOP0h/9YAAACUAQAACwAAAAAAAAAAAAAAAAAvAQAAX3JlbHMvLnJlbHNQSwEC&#10;LQAUAAYACAAAACEAO8qA5eUBAAC1AwAADgAAAAAAAAAAAAAAAAAuAgAAZHJzL2Uyb0RvYy54bWxQ&#10;SwECLQAUAAYACAAAACEASX+74uAAAAALAQAADwAAAAAAAAAAAAAAAAA/BAAAZHJzL2Rvd25yZXYu&#10;eG1sUEsFBgAAAAAEAAQA8wAAAEwFAAAAAA==&#10;" o:allowincell="f" filled="f" stroked="f">
              <v:textbox inset="0,0,0,0">
                <w:txbxContent>
                  <w:p w14:paraId="7990A87A" w14:textId="30C1FA0D" w:rsidR="00D2072E" w:rsidRPr="00EB04D6" w:rsidRDefault="00A7413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72C31F5B" wp14:editId="4296E24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AA835C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3B7E36E4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2C31F5B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rX5gEAAL0DAAAOAAAAZHJzL2Uyb0RvYy54bWysU9tu2zAMfR+wfxD0vtgplqEw4hRdiw4D&#10;ugvQ9gMUWbKFWaJGKbGzrx8l21m3vhV7EShejg4Pqe3VaHt2VBgMuJqvVyVnyklojGtr/vR49+6S&#10;sxCFa0QPTtX8pAK/2r19sx18pS6gg75RyAjEhWrwNe9i9FVRBNkpK8IKvHIU1IBWRLpiWzQoBkK3&#10;fXFRlh+KAbDxCFKFQN7bKch3GV9rJeM3rYOKrK85cYv5xHzu01nstqJqUfjOyJmGeAULK4yjR89Q&#10;tyIKdkDzAsoaiRBAx5UEW4DWRqrcA3WzLv/p5qETXuVeSJzgzzKF/wcrvx6/IzMNzY4zJyyN6FGN&#10;kX2Eka2TOoMPFSU9eEqLI7lTZuo0+HuQPwJzcNMJ16prRBg6JRpilyuLZ6UTTkgg++ELNPSMOETI&#10;QKNGmwBJDEboNKXTeTKJiiTnpizflyWFJMU2m8tkE7lCVEu1xxA/KbAsGTVHmnxGF8f7EKfUJSU9&#10;5uDO9H2efu/+chBm8mT2ifBEPY77cZZpFmUPzYnaQZh2iv4AGR3gL84G2qeah58HgYqz/rMjSdLy&#10;LQYuxn4xhJNUWvPI2WTexGlJDx5N2xHyJLqDa5JNm9xR0ndiMdOlHcmazPuclvD5PWf9+XW73wAA&#10;AP//AwBQSwMEFAAGAAgAAAAhAB0o/eLeAAAACwEAAA8AAABkcnMvZG93bnJldi54bWxMj0FPwzAM&#10;he9I/IfISNxYMpiqtjSdJgQnJERXDhzT1mujNU5psq38e8wJbn7PT8+fi+3iRnHGOVhPGtYrBQKp&#10;9Z2lXsNH/XKXggjRUGdGT6jhGwNsy+urwuSdv1CF533sBZdQyI2GIcYplzK0AzoTVn5C4t3Bz85E&#10;lnMvu9lcuNyN8l6pRDpjiS8MZsKnAdvj/uQ07D6perZfb817dahsXWeKXpOj1rc3y+4RRMQl/oXh&#10;F5/RoWSmxp+oC2JknawTjvKg1AYEJ7JNxk7DTpo+gCwL+f+H8gcAAP//AwBQSwECLQAUAAYACAAA&#10;ACEAtoM4kv4AAADhAQAAEwAAAAAAAAAAAAAAAAAAAAAAW0NvbnRlbnRfVHlwZXNdLnhtbFBLAQIt&#10;ABQABgAIAAAAIQA4/SH/1gAAAJQBAAALAAAAAAAAAAAAAAAAAC8BAABfcmVscy8ucmVsc1BLAQIt&#10;ABQABgAIAAAAIQAyverX5gEAAL0DAAAOAAAAAAAAAAAAAAAAAC4CAABkcnMvZTJvRG9jLnhtbFBL&#10;AQItABQABgAIAAAAIQAdKP3i3gAAAAsBAAAPAAAAAAAAAAAAAAAAAEAEAABkcnMvZG93bnJldi54&#10;bWxQSwUGAAAAAAQABADzAAAASwUAAAAA&#10;" o:allowincell="f" filled="f" stroked="f">
              <v:textbox inset="0,0,0,0">
                <w:txbxContent>
                  <w:p w14:paraId="2FAA835C" w14:textId="77777777"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14:paraId="3B7E36E4" w14:textId="77777777"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1741104" wp14:editId="4CBDA20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5" name="Imagem 5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591F76" w14:textId="77777777"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B1004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21FD4BF2" wp14:editId="0D574A4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902567" w14:textId="4C3EC3C7" w:rsidR="007E3F69" w:rsidRPr="00EB04D6" w:rsidRDefault="00FA269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1FD4BF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21902567" w14:textId="4C3EC3C7" w:rsidR="007E3F69" w:rsidRPr="00EB04D6" w:rsidRDefault="00FA269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8C829BA" wp14:editId="61F5B26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6CF8CC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0691563F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8C829BA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2b6QEAAL0DAAAOAAAAZHJzL2Uyb0RvYy54bWysU9tu2zAMfR+wfxD0vthpkS4w4hRdiw4D&#10;ugvQ7gMUWbKFWaJGKbGzrx8lx1nXvg17EShejg4Pqc31aHt2UBgMuJovFyVnyklojGtr/v3p/t2a&#10;sxCFa0QPTtX8qAK/3r59sxl8pS6gg75RyAjEhWrwNe9i9FVRBNkpK8ICvHIU1IBWRLpiWzQoBkK3&#10;fXFRllfFANh4BKlCIO/dFOTbjK+1kvGr1kFF1tecuMV8Yj536Sy2G1G1KHxn5ImG+AcWVhhHj56h&#10;7kQUbI/mFZQ1EiGAjgsJtgCtjVS5B+pmWb7o5rETXuVeSJzgzzKF/wcrvxy+ITNNzd9z5oSlET2p&#10;MbIPMLJlUmfwoaKkR09pcSQ3TTl3GvwDyB+BObjthGvVDSIMnRINscuVxbPSCSckkN3wGRp6Ruwj&#10;ZKBRo03SkRiM0GlKx/NkEhVJzlVZXq5LCkmKrVbr5dUqkStENVd7DPGjAsuSUXOkyWd0cXgIcUqd&#10;U9JjDu5N3+fp9+4vB2EmT2afCE/U47gbs0yXsyg7aI7UDsK0U/QHyOgAf3E20D7VPPzcC1Sc9Z8c&#10;SZKWbzZwNnazIZyk0ppHzibzNk5Luvdo2o6QJ9Ed3JBs2uSOkr4TixNd2pGsyWmf0xI+v+esP79u&#10;+xsAAP//AwBQSwMEFAAGAAgAAAAhAAahiUbeAAAACgEAAA8AAABkcnMvZG93bnJldi54bWxMj0FP&#10;wzAMhe9I/IfISNxYsg0qWppOE4ITEqIrB45p47XVGqc02Vb+PeY0bn7PT8+f883sBnHCKfSeNCwX&#10;CgRS421PrYbP6vXuEUSIhqwZPKGGHwywKa6vcpNZf6YST7vYCi6hkBkNXYxjJmVoOnQmLPyIxLu9&#10;n5yJLKdW2smcudwNcqVUIp3piS90ZsTnDpvD7ug0bL+ofOm/3+uPcl/2VZUqeksOWt/ezNsnEBHn&#10;eAnDHz6jQ8FMtT+SDWJgnSwTjvLwsAbBgfQ+ZaNmQ61XIItc/n+h+AUAAP//AwBQSwECLQAUAAYA&#10;CAAAACEAtoM4kv4AAADhAQAAEwAAAAAAAAAAAAAAAAAAAAAAW0NvbnRlbnRfVHlwZXNdLnhtbFBL&#10;AQItABQABgAIAAAAIQA4/SH/1gAAAJQBAAALAAAAAAAAAAAAAAAAAC8BAABfcmVscy8ucmVsc1BL&#10;AQItABQABgAIAAAAIQCfxX2b6QEAAL0DAAAOAAAAAAAAAAAAAAAAAC4CAABkcnMvZTJvRG9jLnht&#10;bFBLAQItABQABgAIAAAAIQAGoYlG3gAAAAoBAAAPAAAAAAAAAAAAAAAAAEMEAABkcnMvZG93bnJl&#10;di54bWxQSwUGAAAAAAQABADzAAAATgUAAAAA&#10;" o:allowincell="f" filled="f" stroked="f">
              <v:textbox inset="0,0,0,0">
                <w:txbxContent>
                  <w:p w14:paraId="036CF8CC" w14:textId="77777777"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14:paraId="0691563F" w14:textId="77777777"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29CA714A" wp14:editId="5668E31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64"/>
      </v:shape>
    </w:pict>
  </w:numPicBullet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B962FA"/>
    <w:multiLevelType w:val="multilevel"/>
    <w:tmpl w:val="B9E8B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3257CB"/>
    <w:multiLevelType w:val="hybridMultilevel"/>
    <w:tmpl w:val="A4328768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5CD47E72"/>
    <w:multiLevelType w:val="multilevel"/>
    <w:tmpl w:val="4420E4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E7219"/>
    <w:multiLevelType w:val="multilevel"/>
    <w:tmpl w:val="D6367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2768ED"/>
    <w:multiLevelType w:val="hybridMultilevel"/>
    <w:tmpl w:val="EC4263FC"/>
    <w:lvl w:ilvl="0" w:tplc="AA8647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1B48"/>
    <w:rsid w:val="00012789"/>
    <w:rsid w:val="00014898"/>
    <w:rsid w:val="00014D68"/>
    <w:rsid w:val="00024FD3"/>
    <w:rsid w:val="000273B5"/>
    <w:rsid w:val="00055065"/>
    <w:rsid w:val="00056288"/>
    <w:rsid w:val="000638B3"/>
    <w:rsid w:val="00065FEC"/>
    <w:rsid w:val="00087476"/>
    <w:rsid w:val="00094490"/>
    <w:rsid w:val="000958D5"/>
    <w:rsid w:val="00097CAE"/>
    <w:rsid w:val="000D2FDD"/>
    <w:rsid w:val="000F2AE5"/>
    <w:rsid w:val="000F6251"/>
    <w:rsid w:val="00106F15"/>
    <w:rsid w:val="001326BC"/>
    <w:rsid w:val="0014591F"/>
    <w:rsid w:val="00150EE2"/>
    <w:rsid w:val="00157B8E"/>
    <w:rsid w:val="00172E81"/>
    <w:rsid w:val="00181CD2"/>
    <w:rsid w:val="00183AE2"/>
    <w:rsid w:val="00192059"/>
    <w:rsid w:val="001A09F2"/>
    <w:rsid w:val="001A15D8"/>
    <w:rsid w:val="001B0773"/>
    <w:rsid w:val="001B1D00"/>
    <w:rsid w:val="001F13C3"/>
    <w:rsid w:val="00204ED7"/>
    <w:rsid w:val="00205AE6"/>
    <w:rsid w:val="00222264"/>
    <w:rsid w:val="00230859"/>
    <w:rsid w:val="00231514"/>
    <w:rsid w:val="0024529D"/>
    <w:rsid w:val="00253C82"/>
    <w:rsid w:val="00265D6E"/>
    <w:rsid w:val="00276AF6"/>
    <w:rsid w:val="002A5303"/>
    <w:rsid w:val="002A7434"/>
    <w:rsid w:val="002A7B2A"/>
    <w:rsid w:val="002B3277"/>
    <w:rsid w:val="002C49B7"/>
    <w:rsid w:val="002C4B2B"/>
    <w:rsid w:val="002C5C70"/>
    <w:rsid w:val="002D3D9E"/>
    <w:rsid w:val="002E3FE0"/>
    <w:rsid w:val="002F02DB"/>
    <w:rsid w:val="002F3472"/>
    <w:rsid w:val="0030168E"/>
    <w:rsid w:val="00303F5D"/>
    <w:rsid w:val="003133D4"/>
    <w:rsid w:val="00317C1A"/>
    <w:rsid w:val="00323F0F"/>
    <w:rsid w:val="0033355D"/>
    <w:rsid w:val="00347D5E"/>
    <w:rsid w:val="00372ED7"/>
    <w:rsid w:val="00381797"/>
    <w:rsid w:val="003848C4"/>
    <w:rsid w:val="00384C4C"/>
    <w:rsid w:val="00397FF3"/>
    <w:rsid w:val="003A77BE"/>
    <w:rsid w:val="003D6DCB"/>
    <w:rsid w:val="003E188F"/>
    <w:rsid w:val="003F7497"/>
    <w:rsid w:val="00412795"/>
    <w:rsid w:val="004362B9"/>
    <w:rsid w:val="00436DF8"/>
    <w:rsid w:val="00445771"/>
    <w:rsid w:val="00487D64"/>
    <w:rsid w:val="00493115"/>
    <w:rsid w:val="00496586"/>
    <w:rsid w:val="004B345C"/>
    <w:rsid w:val="004C2C30"/>
    <w:rsid w:val="004C6C78"/>
    <w:rsid w:val="004E06ED"/>
    <w:rsid w:val="004E3740"/>
    <w:rsid w:val="004E46DA"/>
    <w:rsid w:val="004F39E9"/>
    <w:rsid w:val="004F690D"/>
    <w:rsid w:val="004F6A11"/>
    <w:rsid w:val="00505357"/>
    <w:rsid w:val="00505FD8"/>
    <w:rsid w:val="00524669"/>
    <w:rsid w:val="00533862"/>
    <w:rsid w:val="00546D4B"/>
    <w:rsid w:val="005550E4"/>
    <w:rsid w:val="00564368"/>
    <w:rsid w:val="0058109A"/>
    <w:rsid w:val="00586784"/>
    <w:rsid w:val="005868AE"/>
    <w:rsid w:val="005A01D0"/>
    <w:rsid w:val="005A03FA"/>
    <w:rsid w:val="005B3D21"/>
    <w:rsid w:val="005B45A4"/>
    <w:rsid w:val="005B4BEE"/>
    <w:rsid w:val="005C3938"/>
    <w:rsid w:val="005D702D"/>
    <w:rsid w:val="005E138D"/>
    <w:rsid w:val="005E43FE"/>
    <w:rsid w:val="00607751"/>
    <w:rsid w:val="00613AA0"/>
    <w:rsid w:val="00624472"/>
    <w:rsid w:val="006426AE"/>
    <w:rsid w:val="00674018"/>
    <w:rsid w:val="00674F7D"/>
    <w:rsid w:val="006771A8"/>
    <w:rsid w:val="00681021"/>
    <w:rsid w:val="00681656"/>
    <w:rsid w:val="00682E6E"/>
    <w:rsid w:val="00687056"/>
    <w:rsid w:val="00691CF5"/>
    <w:rsid w:val="0069312F"/>
    <w:rsid w:val="006A370D"/>
    <w:rsid w:val="006A65D9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2ECD"/>
    <w:rsid w:val="0073407F"/>
    <w:rsid w:val="00756B19"/>
    <w:rsid w:val="00762991"/>
    <w:rsid w:val="00763ED3"/>
    <w:rsid w:val="007709C0"/>
    <w:rsid w:val="0077336A"/>
    <w:rsid w:val="00775A1B"/>
    <w:rsid w:val="007838DC"/>
    <w:rsid w:val="00784CB9"/>
    <w:rsid w:val="00790911"/>
    <w:rsid w:val="007A4AEB"/>
    <w:rsid w:val="007C050F"/>
    <w:rsid w:val="007C7F20"/>
    <w:rsid w:val="007D39FD"/>
    <w:rsid w:val="007E3F69"/>
    <w:rsid w:val="007F58B8"/>
    <w:rsid w:val="007F75CA"/>
    <w:rsid w:val="0080197E"/>
    <w:rsid w:val="00816FF7"/>
    <w:rsid w:val="00820C13"/>
    <w:rsid w:val="008223F2"/>
    <w:rsid w:val="00833E7C"/>
    <w:rsid w:val="00844BEB"/>
    <w:rsid w:val="008474F2"/>
    <w:rsid w:val="00870972"/>
    <w:rsid w:val="00870E8B"/>
    <w:rsid w:val="00877E50"/>
    <w:rsid w:val="00884313"/>
    <w:rsid w:val="008909A4"/>
    <w:rsid w:val="008A0EB2"/>
    <w:rsid w:val="008B6776"/>
    <w:rsid w:val="008C33AB"/>
    <w:rsid w:val="008D08A1"/>
    <w:rsid w:val="008F0662"/>
    <w:rsid w:val="00922964"/>
    <w:rsid w:val="00941643"/>
    <w:rsid w:val="00943A9D"/>
    <w:rsid w:val="00954F8A"/>
    <w:rsid w:val="0095588D"/>
    <w:rsid w:val="00962B22"/>
    <w:rsid w:val="009752C2"/>
    <w:rsid w:val="009768E6"/>
    <w:rsid w:val="009A077D"/>
    <w:rsid w:val="009A2ABD"/>
    <w:rsid w:val="009B207E"/>
    <w:rsid w:val="009B32F8"/>
    <w:rsid w:val="009C1206"/>
    <w:rsid w:val="009C71FB"/>
    <w:rsid w:val="009D0F6E"/>
    <w:rsid w:val="009D50D4"/>
    <w:rsid w:val="009D512F"/>
    <w:rsid w:val="009D63C0"/>
    <w:rsid w:val="009E1F05"/>
    <w:rsid w:val="009E6B3F"/>
    <w:rsid w:val="00A16F62"/>
    <w:rsid w:val="00A21A8C"/>
    <w:rsid w:val="00A349F1"/>
    <w:rsid w:val="00A469BB"/>
    <w:rsid w:val="00A46B01"/>
    <w:rsid w:val="00A5254B"/>
    <w:rsid w:val="00A6289E"/>
    <w:rsid w:val="00A67B65"/>
    <w:rsid w:val="00A727DB"/>
    <w:rsid w:val="00A7413A"/>
    <w:rsid w:val="00A92CB9"/>
    <w:rsid w:val="00AC24F9"/>
    <w:rsid w:val="00AC6206"/>
    <w:rsid w:val="00AC712C"/>
    <w:rsid w:val="00AD6B47"/>
    <w:rsid w:val="00B0161D"/>
    <w:rsid w:val="00B10E9F"/>
    <w:rsid w:val="00B36547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3D10"/>
    <w:rsid w:val="00BF791A"/>
    <w:rsid w:val="00C009DE"/>
    <w:rsid w:val="00C04932"/>
    <w:rsid w:val="00C06926"/>
    <w:rsid w:val="00C06BEA"/>
    <w:rsid w:val="00C31A3F"/>
    <w:rsid w:val="00C36E68"/>
    <w:rsid w:val="00C42806"/>
    <w:rsid w:val="00C44D39"/>
    <w:rsid w:val="00C45509"/>
    <w:rsid w:val="00C60180"/>
    <w:rsid w:val="00C659EE"/>
    <w:rsid w:val="00C75291"/>
    <w:rsid w:val="00C76263"/>
    <w:rsid w:val="00CA759E"/>
    <w:rsid w:val="00CB2BAB"/>
    <w:rsid w:val="00CD6C99"/>
    <w:rsid w:val="00CE2C04"/>
    <w:rsid w:val="00CE5380"/>
    <w:rsid w:val="00CF31DE"/>
    <w:rsid w:val="00CF6E7D"/>
    <w:rsid w:val="00D11D60"/>
    <w:rsid w:val="00D14EB1"/>
    <w:rsid w:val="00D16CA1"/>
    <w:rsid w:val="00D2072E"/>
    <w:rsid w:val="00D233C7"/>
    <w:rsid w:val="00D42E5C"/>
    <w:rsid w:val="00D507D5"/>
    <w:rsid w:val="00D5430F"/>
    <w:rsid w:val="00D564F1"/>
    <w:rsid w:val="00D66255"/>
    <w:rsid w:val="00D7433F"/>
    <w:rsid w:val="00D74DFC"/>
    <w:rsid w:val="00D8365B"/>
    <w:rsid w:val="00D876F7"/>
    <w:rsid w:val="00D87F42"/>
    <w:rsid w:val="00DB23E5"/>
    <w:rsid w:val="00DB48F6"/>
    <w:rsid w:val="00DB5FE7"/>
    <w:rsid w:val="00DE50DD"/>
    <w:rsid w:val="00DE5DA6"/>
    <w:rsid w:val="00E0249F"/>
    <w:rsid w:val="00E07978"/>
    <w:rsid w:val="00E11F92"/>
    <w:rsid w:val="00E14F37"/>
    <w:rsid w:val="00E16773"/>
    <w:rsid w:val="00E17240"/>
    <w:rsid w:val="00E21F03"/>
    <w:rsid w:val="00E3022D"/>
    <w:rsid w:val="00E51716"/>
    <w:rsid w:val="00E63C2C"/>
    <w:rsid w:val="00E66CFD"/>
    <w:rsid w:val="00E721EC"/>
    <w:rsid w:val="00E86C30"/>
    <w:rsid w:val="00E90791"/>
    <w:rsid w:val="00E90C30"/>
    <w:rsid w:val="00EB04D6"/>
    <w:rsid w:val="00ED1458"/>
    <w:rsid w:val="00ED2065"/>
    <w:rsid w:val="00F001F8"/>
    <w:rsid w:val="00F2765A"/>
    <w:rsid w:val="00F27895"/>
    <w:rsid w:val="00F34DF9"/>
    <w:rsid w:val="00F420E5"/>
    <w:rsid w:val="00F42854"/>
    <w:rsid w:val="00F5150F"/>
    <w:rsid w:val="00F65C85"/>
    <w:rsid w:val="00F73DA3"/>
    <w:rsid w:val="00F97EDC"/>
    <w:rsid w:val="00FA2690"/>
    <w:rsid w:val="00FA3CFC"/>
    <w:rsid w:val="00FB00B9"/>
    <w:rsid w:val="00FB00FA"/>
    <w:rsid w:val="00FC1C13"/>
    <w:rsid w:val="00FD16F5"/>
    <w:rsid w:val="00FE064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7DD69DFE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F34D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3D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5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2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02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25714-C66E-4DFD-8D5F-B98AAFEFA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263</TotalTime>
  <Pages>1</Pages>
  <Words>2125</Words>
  <Characters>11475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66</cp:revision>
  <cp:lastPrinted>2020-12-02T12:02:00Z</cp:lastPrinted>
  <dcterms:created xsi:type="dcterms:W3CDTF">2020-08-31T22:21:00Z</dcterms:created>
  <dcterms:modified xsi:type="dcterms:W3CDTF">2020-12-02T12:02:00Z</dcterms:modified>
</cp:coreProperties>
</file>